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BEA" w:rsidRDefault="00145BEA" w:rsidP="008814E2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>ПРИЛОЖЕНИЕ № 1</w:t>
      </w:r>
    </w:p>
    <w:p w:rsidR="00145BEA" w:rsidRDefault="00145BEA" w:rsidP="008814E2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</w:p>
    <w:p w:rsidR="00145BEA" w:rsidRPr="00133156" w:rsidRDefault="00145BEA" w:rsidP="008814E2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145BEA" w:rsidRPr="00133156" w:rsidRDefault="00145BEA" w:rsidP="008814E2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>приказ</w:t>
      </w:r>
      <w:r>
        <w:rPr>
          <w:rFonts w:ascii="Times New Roman" w:hAnsi="Times New Roman"/>
          <w:sz w:val="28"/>
          <w:szCs w:val="28"/>
        </w:rPr>
        <w:t>ом</w:t>
      </w:r>
      <w:r w:rsidRPr="00133156">
        <w:rPr>
          <w:rFonts w:ascii="Times New Roman" w:hAnsi="Times New Roman"/>
          <w:sz w:val="28"/>
          <w:szCs w:val="28"/>
        </w:rPr>
        <w:t xml:space="preserve"> министерства сельского</w:t>
      </w:r>
    </w:p>
    <w:p w:rsidR="00145BEA" w:rsidRPr="00133156" w:rsidRDefault="00145BEA" w:rsidP="008814E2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>хозяйства и перерабатывающей</w:t>
      </w:r>
    </w:p>
    <w:p w:rsidR="00145BEA" w:rsidRPr="00133156" w:rsidRDefault="00145BEA" w:rsidP="008814E2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>промышленности Краснодарского края</w:t>
      </w:r>
    </w:p>
    <w:p w:rsidR="00145BEA" w:rsidRPr="00133156" w:rsidRDefault="00145BEA" w:rsidP="008814E2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>от ________________ 2013 года №___</w:t>
      </w:r>
    </w:p>
    <w:p w:rsidR="00145BEA" w:rsidRPr="00133156" w:rsidRDefault="00145BEA" w:rsidP="00245480">
      <w:pPr>
        <w:spacing w:after="0"/>
        <w:ind w:firstLine="851"/>
        <w:rPr>
          <w:rFonts w:ascii="Times New Roman" w:hAnsi="Times New Roman"/>
          <w:sz w:val="28"/>
          <w:szCs w:val="28"/>
        </w:rPr>
      </w:pPr>
    </w:p>
    <w:p w:rsidR="00145BEA" w:rsidRDefault="00145BEA" w:rsidP="00245480">
      <w:pPr>
        <w:spacing w:after="0"/>
        <w:ind w:firstLine="851"/>
        <w:rPr>
          <w:rFonts w:ascii="Times New Roman" w:hAnsi="Times New Roman"/>
          <w:sz w:val="28"/>
          <w:szCs w:val="28"/>
        </w:rPr>
      </w:pPr>
    </w:p>
    <w:p w:rsidR="00145BEA" w:rsidRDefault="00145BEA" w:rsidP="00245480">
      <w:pPr>
        <w:spacing w:after="0"/>
        <w:ind w:firstLine="851"/>
        <w:rPr>
          <w:rFonts w:ascii="Times New Roman" w:hAnsi="Times New Roman"/>
          <w:sz w:val="28"/>
          <w:szCs w:val="28"/>
        </w:rPr>
      </w:pPr>
    </w:p>
    <w:p w:rsidR="00145BEA" w:rsidRPr="00133156" w:rsidRDefault="00145BEA" w:rsidP="00245480">
      <w:pPr>
        <w:spacing w:after="0"/>
        <w:ind w:firstLine="851"/>
        <w:rPr>
          <w:rFonts w:ascii="Times New Roman" w:hAnsi="Times New Roman"/>
          <w:sz w:val="28"/>
          <w:szCs w:val="28"/>
        </w:rPr>
      </w:pPr>
    </w:p>
    <w:p w:rsidR="00145BEA" w:rsidRPr="00E22A04" w:rsidRDefault="00145BEA" w:rsidP="00E82CA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Par61"/>
      <w:bookmarkEnd w:id="0"/>
      <w:r w:rsidRPr="00E22A04">
        <w:rPr>
          <w:rFonts w:ascii="Times New Roman" w:hAnsi="Times New Roman"/>
          <w:bCs/>
          <w:sz w:val="28"/>
          <w:szCs w:val="28"/>
        </w:rPr>
        <w:t>ПЕРЕЧЕНЬ</w:t>
      </w:r>
    </w:p>
    <w:p w:rsidR="00145BEA" w:rsidRDefault="00145BEA" w:rsidP="00E22A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2A04">
        <w:rPr>
          <w:rFonts w:ascii="Times New Roman" w:hAnsi="Times New Roman"/>
          <w:bCs/>
          <w:sz w:val="28"/>
          <w:szCs w:val="28"/>
        </w:rPr>
        <w:t xml:space="preserve">документов, подтверждающих целевое использование </w:t>
      </w:r>
      <w:r w:rsidRPr="00E22A04">
        <w:rPr>
          <w:rFonts w:ascii="Times New Roman" w:hAnsi="Times New Roman"/>
          <w:sz w:val="28"/>
          <w:szCs w:val="28"/>
        </w:rPr>
        <w:t xml:space="preserve">кредитов, полученных </w:t>
      </w:r>
    </w:p>
    <w:p w:rsidR="00145BEA" w:rsidRDefault="00145BEA" w:rsidP="00E22A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2A04">
        <w:rPr>
          <w:rFonts w:ascii="Times New Roman" w:hAnsi="Times New Roman"/>
          <w:sz w:val="28"/>
          <w:szCs w:val="28"/>
        </w:rPr>
        <w:t xml:space="preserve">в российских кредитных организациях, и займов, полученных </w:t>
      </w:r>
    </w:p>
    <w:p w:rsidR="00145BEA" w:rsidRPr="00E22A04" w:rsidRDefault="00145BEA" w:rsidP="00E22A04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22A04">
        <w:rPr>
          <w:rFonts w:ascii="Times New Roman" w:hAnsi="Times New Roman"/>
          <w:sz w:val="28"/>
          <w:szCs w:val="28"/>
        </w:rPr>
        <w:t>в сельскохозяйственных кредитных потребительских кооперативах</w:t>
      </w:r>
      <w:r>
        <w:rPr>
          <w:rFonts w:ascii="Times New Roman" w:hAnsi="Times New Roman"/>
          <w:sz w:val="28"/>
          <w:szCs w:val="28"/>
        </w:rPr>
        <w:t>*</w:t>
      </w:r>
    </w:p>
    <w:p w:rsidR="00145BEA" w:rsidRDefault="00145BEA" w:rsidP="0024548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4C3A6C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smartTag w:uri="urn:schemas-microsoft-com:office:smarttags" w:element="place">
        <w:r>
          <w:rPr>
            <w:rFonts w:ascii="Times New Roman" w:hAnsi="Times New Roman"/>
            <w:sz w:val="28"/>
            <w:szCs w:val="28"/>
            <w:lang w:val="en-US"/>
          </w:rPr>
          <w:t>I</w:t>
        </w:r>
        <w:r>
          <w:rPr>
            <w:rFonts w:ascii="Times New Roman" w:hAnsi="Times New Roman"/>
            <w:sz w:val="28"/>
            <w:szCs w:val="28"/>
          </w:rPr>
          <w:t>.</w:t>
        </w:r>
      </w:smartTag>
      <w:r>
        <w:rPr>
          <w:rFonts w:ascii="Times New Roman" w:hAnsi="Times New Roman"/>
          <w:sz w:val="28"/>
          <w:szCs w:val="28"/>
        </w:rPr>
        <w:t xml:space="preserve"> По кредитным договорам (договорам займа),</w:t>
      </w:r>
    </w:p>
    <w:p w:rsidR="00145BEA" w:rsidRPr="004C3A6C" w:rsidRDefault="00145BEA" w:rsidP="004C3A6C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заключенным по 31 декабря 2012 года</w:t>
      </w:r>
    </w:p>
    <w:p w:rsidR="00145BEA" w:rsidRDefault="00145BEA" w:rsidP="0024548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13315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По кредитам, полученным в российских кредитных организациях, и займам, полученным в сельскохозяйственных кредитных потребительских ко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перативах (далее – кредиты (займы), </w:t>
      </w:r>
      <w:r w:rsidRPr="00133156">
        <w:rPr>
          <w:rFonts w:ascii="Times New Roman" w:hAnsi="Times New Roman"/>
          <w:sz w:val="28"/>
          <w:szCs w:val="28"/>
        </w:rPr>
        <w:t>на срок до 1 года</w:t>
      </w:r>
      <w:r>
        <w:rPr>
          <w:rFonts w:ascii="Times New Roman" w:hAnsi="Times New Roman"/>
          <w:sz w:val="28"/>
          <w:szCs w:val="28"/>
        </w:rPr>
        <w:t>, на закупку горюче-смазочных материалов, запасных частей и материалов для ремонта сельскох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зяйственной техники, машин, установок и аппаратов дождевальных и поли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ных, насосных станций, минеральных удобрений, средств защиты растений, кормов, ветеринарных препаратов и других материальных ресурсов для пров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дения сезонных работ в соответствии с перечнем, утверждаемым Министерс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вом сельского хозяйства Российской Федерации, а также на приобретение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лодняка сельскохозяйственных животных и уплату страховых взносов при страховании сельскохозяйственной продукции, на закупку отечественного сельскохозяйственного сырья для первичной и промышленной переработки (далее соответственно – товары, услуги):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 xml:space="preserve">копии договоров </w:t>
      </w:r>
      <w:r>
        <w:rPr>
          <w:rFonts w:ascii="Times New Roman" w:hAnsi="Times New Roman"/>
          <w:sz w:val="28"/>
          <w:szCs w:val="28"/>
        </w:rPr>
        <w:t xml:space="preserve">поставки товаров или оказания </w:t>
      </w:r>
      <w:r w:rsidRPr="00133156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 xml:space="preserve"> с приложением копий платежных поручений, подтверждающих оплату по договорам</w:t>
      </w:r>
      <w:r w:rsidRPr="00133156">
        <w:rPr>
          <w:rFonts w:ascii="Times New Roman" w:hAnsi="Times New Roman"/>
          <w:sz w:val="28"/>
          <w:szCs w:val="28"/>
        </w:rPr>
        <w:t>, завере</w:t>
      </w:r>
      <w:r w:rsidRPr="00133156">
        <w:rPr>
          <w:rFonts w:ascii="Times New Roman" w:hAnsi="Times New Roman"/>
          <w:sz w:val="28"/>
          <w:szCs w:val="28"/>
        </w:rPr>
        <w:t>н</w:t>
      </w:r>
      <w:r w:rsidRPr="00133156">
        <w:rPr>
          <w:rFonts w:ascii="Times New Roman" w:hAnsi="Times New Roman"/>
          <w:sz w:val="28"/>
          <w:szCs w:val="28"/>
        </w:rPr>
        <w:t>ные заемщиком;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реестр товарных накладных </w:t>
      </w:r>
      <w:r w:rsidRPr="00133156">
        <w:rPr>
          <w:rFonts w:ascii="Times New Roman" w:hAnsi="Times New Roman"/>
          <w:sz w:val="28"/>
          <w:szCs w:val="28"/>
        </w:rPr>
        <w:t>с указанием номера, даты, наименования поставщика, и товарно-материальных ценностей по группам товаров с указан</w:t>
      </w:r>
      <w:r w:rsidRPr="00133156">
        <w:rPr>
          <w:rFonts w:ascii="Times New Roman" w:hAnsi="Times New Roman"/>
          <w:sz w:val="28"/>
          <w:szCs w:val="28"/>
        </w:rPr>
        <w:t>и</w:t>
      </w:r>
      <w:r w:rsidRPr="00133156">
        <w:rPr>
          <w:rFonts w:ascii="Times New Roman" w:hAnsi="Times New Roman"/>
          <w:sz w:val="28"/>
          <w:szCs w:val="28"/>
        </w:rPr>
        <w:t>ем количества и суммы,</w:t>
      </w:r>
      <w:r>
        <w:rPr>
          <w:rFonts w:ascii="Times New Roman" w:hAnsi="Times New Roman"/>
          <w:sz w:val="28"/>
          <w:szCs w:val="28"/>
        </w:rPr>
        <w:t xml:space="preserve"> а в случае приобретения запасных частей и материалов для ремонта – </w:t>
      </w:r>
      <w:r w:rsidRPr="00133156">
        <w:rPr>
          <w:rFonts w:ascii="Times New Roman" w:hAnsi="Times New Roman"/>
          <w:sz w:val="28"/>
          <w:szCs w:val="28"/>
        </w:rPr>
        <w:t>копии товарных накладных</w:t>
      </w:r>
      <w:r>
        <w:rPr>
          <w:rFonts w:ascii="Times New Roman" w:hAnsi="Times New Roman"/>
          <w:sz w:val="28"/>
          <w:szCs w:val="28"/>
        </w:rPr>
        <w:t>, подтверждающих целевое использ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вание кредита (займа) в размере не менее остатка ссудной задолженности,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ходя из которого осуществляется расчет размера субсидии, </w:t>
      </w:r>
      <w:r w:rsidRPr="00133156">
        <w:rPr>
          <w:rFonts w:ascii="Times New Roman" w:hAnsi="Times New Roman"/>
          <w:sz w:val="28"/>
          <w:szCs w:val="28"/>
        </w:rPr>
        <w:t>заверенные зае</w:t>
      </w:r>
      <w:r w:rsidRPr="00133156">
        <w:rPr>
          <w:rFonts w:ascii="Times New Roman" w:hAnsi="Times New Roman"/>
          <w:sz w:val="28"/>
          <w:szCs w:val="28"/>
        </w:rPr>
        <w:t>м</w:t>
      </w:r>
      <w:r w:rsidRPr="00133156">
        <w:rPr>
          <w:rFonts w:ascii="Times New Roman" w:hAnsi="Times New Roman"/>
          <w:sz w:val="28"/>
          <w:szCs w:val="28"/>
        </w:rPr>
        <w:t>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>копи</w:t>
      </w:r>
      <w:r>
        <w:rPr>
          <w:rFonts w:ascii="Times New Roman" w:hAnsi="Times New Roman"/>
          <w:sz w:val="28"/>
          <w:szCs w:val="28"/>
        </w:rPr>
        <w:t>и</w:t>
      </w:r>
      <w:r w:rsidRPr="00133156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ов</w:t>
      </w:r>
      <w:r w:rsidRPr="00133156">
        <w:rPr>
          <w:rFonts w:ascii="Times New Roman" w:hAnsi="Times New Roman"/>
          <w:sz w:val="28"/>
          <w:szCs w:val="28"/>
        </w:rPr>
        <w:t xml:space="preserve"> страхования</w:t>
      </w:r>
      <w:r>
        <w:rPr>
          <w:rFonts w:ascii="Times New Roman" w:hAnsi="Times New Roman"/>
          <w:sz w:val="28"/>
          <w:szCs w:val="28"/>
        </w:rPr>
        <w:t xml:space="preserve"> с приложением платежных поручений на уплату страховых взносов</w:t>
      </w:r>
      <w:r w:rsidRPr="00133156">
        <w:rPr>
          <w:rFonts w:ascii="Times New Roman" w:hAnsi="Times New Roman"/>
          <w:sz w:val="28"/>
          <w:szCs w:val="28"/>
        </w:rPr>
        <w:t>, 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заемщиком.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приобретения за иностранную валюту товаров дополнительно представляются следующие документы: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крытие аккредитива на оплату товаров,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Pr="00133156">
        <w:rPr>
          <w:rFonts w:ascii="Times New Roman" w:hAnsi="Times New Roman"/>
          <w:sz w:val="28"/>
          <w:szCs w:val="28"/>
        </w:rPr>
        <w:t>. По инвестиционным кредитам (займам), полученным на</w:t>
      </w:r>
      <w:r>
        <w:rPr>
          <w:rFonts w:ascii="Times New Roman" w:hAnsi="Times New Roman"/>
          <w:sz w:val="28"/>
          <w:szCs w:val="28"/>
          <w:lang w:eastAsia="ru-RU"/>
        </w:rPr>
        <w:t>приобретение оборудования, специализированного транспорта, специальной техники в соо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ветствии с перечнем, утверждаемым Министерством сельского хозяйства Ро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сийской Федерации, оборудования для перевода грузовых автомобилей, тра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торов и сельскохозяйственных машин на газомоторное топливо, сельскохозя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>
        <w:rPr>
          <w:rFonts w:ascii="Times New Roman" w:hAnsi="Times New Roman"/>
          <w:sz w:val="28"/>
          <w:szCs w:val="28"/>
          <w:lang w:eastAsia="ru-RU"/>
        </w:rPr>
        <w:t>ственной техники в соответствии с перечнем, утверждаемым Министерством сельского хозяйства Российской Федерации, оборудования для подработки, хранения и перевалки зерновых и масличных культур (включая монтажные и пусконаладочные работы) в соответствии с перечнем, утверждаемым Мин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стерством сельского хозяйства Российской Федерации, техники и оборудования для товарного (промышленного) рыбоводства и для разведения одомашненных видов и пород рыб в соответствии с перечнем, утверждаемым Министерством сельского хозяйства Российской Федерации, машин, установок и аппаратов д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ждевальных и поливных, насосных станций в соответствии с перечнем, утве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ждаемым Министерством сельского хозяйства Российской Федерации (далее – оборудование):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 xml:space="preserve">копии договоров </w:t>
      </w:r>
      <w:r>
        <w:rPr>
          <w:rFonts w:ascii="Times New Roman" w:hAnsi="Times New Roman"/>
          <w:sz w:val="28"/>
          <w:szCs w:val="28"/>
        </w:rPr>
        <w:t>поставки оборудования с приложением копий плате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ных поручений, подтверждающих оплату по договорам</w:t>
      </w:r>
      <w:r w:rsidRPr="00133156">
        <w:rPr>
          <w:rFonts w:ascii="Times New Roman" w:hAnsi="Times New Roman"/>
          <w:sz w:val="28"/>
          <w:szCs w:val="28"/>
        </w:rPr>
        <w:t>, товарных накладных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заверенные заемщиком;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>копии паспортов транспортных средств с отметкой о постановке на учет, заверенные заемщиком;</w:t>
      </w:r>
    </w:p>
    <w:p w:rsidR="00145BEA" w:rsidRPr="00A36F61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34A9">
        <w:rPr>
          <w:rFonts w:ascii="Times New Roman" w:hAnsi="Times New Roman"/>
          <w:sz w:val="28"/>
          <w:szCs w:val="28"/>
          <w:lang w:eastAsia="ru-RU"/>
        </w:rPr>
        <w:t xml:space="preserve">копии актов приемки-передачи оборудования по </w:t>
      </w:r>
      <w:hyperlink r:id="rId7" w:history="1">
        <w:r w:rsidRPr="005734A9">
          <w:rPr>
            <w:rFonts w:ascii="Times New Roman" w:hAnsi="Times New Roman"/>
            <w:sz w:val="28"/>
            <w:szCs w:val="28"/>
            <w:lang w:eastAsia="ru-RU"/>
          </w:rPr>
          <w:t xml:space="preserve">формам </w:t>
        </w:r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5734A9">
          <w:rPr>
            <w:rFonts w:ascii="Times New Roman" w:hAnsi="Times New Roman"/>
            <w:sz w:val="28"/>
            <w:szCs w:val="28"/>
            <w:lang w:eastAsia="ru-RU"/>
          </w:rPr>
          <w:t xml:space="preserve"> ОС-1</w:t>
        </w:r>
      </w:hyperlink>
      <w:hyperlink r:id="rId8" w:history="1">
        <w:r w:rsidRPr="005734A9">
          <w:rPr>
            <w:rFonts w:ascii="Times New Roman" w:hAnsi="Times New Roman"/>
            <w:sz w:val="28"/>
            <w:szCs w:val="28"/>
            <w:lang w:eastAsia="ru-RU"/>
          </w:rPr>
          <w:t>**</w:t>
        </w:r>
      </w:hyperlink>
      <w:r w:rsidRPr="005734A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     №</w:t>
      </w:r>
      <w:hyperlink r:id="rId9" w:history="1">
        <w:r w:rsidRPr="005734A9">
          <w:rPr>
            <w:rFonts w:ascii="Times New Roman" w:hAnsi="Times New Roman"/>
            <w:sz w:val="28"/>
            <w:szCs w:val="28"/>
            <w:lang w:eastAsia="ru-RU"/>
          </w:rPr>
          <w:t xml:space="preserve"> ОС-1б</w:t>
        </w:r>
      </w:hyperlink>
      <w:hyperlink r:id="rId10" w:history="1">
        <w:r w:rsidRPr="005734A9">
          <w:rPr>
            <w:rFonts w:ascii="Times New Roman" w:hAnsi="Times New Roman"/>
            <w:sz w:val="28"/>
            <w:szCs w:val="28"/>
            <w:lang w:eastAsia="ru-RU"/>
          </w:rPr>
          <w:t>**</w:t>
        </w:r>
      </w:hyperlink>
      <w:r w:rsidRPr="005734A9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11" w:history="1"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5734A9">
          <w:rPr>
            <w:rFonts w:ascii="Times New Roman" w:hAnsi="Times New Roman"/>
            <w:sz w:val="28"/>
            <w:szCs w:val="28"/>
            <w:lang w:eastAsia="ru-RU"/>
          </w:rPr>
          <w:t>ОС-15</w:t>
        </w:r>
      </w:hyperlink>
      <w:hyperlink r:id="rId12" w:history="1">
        <w:r w:rsidRPr="005734A9">
          <w:rPr>
            <w:rFonts w:ascii="Times New Roman" w:hAnsi="Times New Roman"/>
            <w:sz w:val="28"/>
            <w:szCs w:val="28"/>
            <w:lang w:eastAsia="ru-RU"/>
          </w:rPr>
          <w:t>**</w:t>
        </w:r>
      </w:hyperlink>
      <w:r>
        <w:rPr>
          <w:rFonts w:ascii="Times New Roman" w:hAnsi="Times New Roman"/>
          <w:sz w:val="28"/>
          <w:szCs w:val="28"/>
          <w:lang w:eastAsia="ru-RU"/>
        </w:rPr>
        <w:t>,</w:t>
      </w:r>
      <w:r w:rsidRPr="00A36F61">
        <w:rPr>
          <w:rFonts w:ascii="Times New Roman" w:hAnsi="Times New Roman"/>
          <w:sz w:val="28"/>
          <w:szCs w:val="28"/>
        </w:rPr>
        <w:t xml:space="preserve"> заверенные заемщиком;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36F61">
        <w:rPr>
          <w:rFonts w:ascii="Times New Roman" w:hAnsi="Times New Roman"/>
          <w:sz w:val="28"/>
          <w:szCs w:val="28"/>
        </w:rPr>
        <w:t xml:space="preserve">копии актов выполненных работ по монтажным и пусконаладочным </w:t>
      </w:r>
      <w:r w:rsidRPr="00133156">
        <w:rPr>
          <w:rFonts w:ascii="Times New Roman" w:hAnsi="Times New Roman"/>
          <w:sz w:val="28"/>
          <w:szCs w:val="28"/>
        </w:rPr>
        <w:t>р</w:t>
      </w:r>
      <w:r w:rsidRPr="00133156">
        <w:rPr>
          <w:rFonts w:ascii="Times New Roman" w:hAnsi="Times New Roman"/>
          <w:sz w:val="28"/>
          <w:szCs w:val="28"/>
        </w:rPr>
        <w:t>а</w:t>
      </w:r>
      <w:r w:rsidRPr="00133156">
        <w:rPr>
          <w:rFonts w:ascii="Times New Roman" w:hAnsi="Times New Roman"/>
          <w:sz w:val="28"/>
          <w:szCs w:val="28"/>
        </w:rPr>
        <w:t xml:space="preserve">ботам </w:t>
      </w:r>
      <w:r>
        <w:rPr>
          <w:rFonts w:ascii="Times New Roman" w:hAnsi="Times New Roman"/>
          <w:sz w:val="28"/>
          <w:szCs w:val="28"/>
        </w:rPr>
        <w:t>(представляются в случае</w:t>
      </w:r>
      <w:r w:rsidRPr="00133156">
        <w:rPr>
          <w:rFonts w:ascii="Times New Roman" w:hAnsi="Times New Roman"/>
          <w:sz w:val="28"/>
          <w:szCs w:val="28"/>
        </w:rPr>
        <w:t xml:space="preserve"> приобретени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133156">
        <w:rPr>
          <w:rFonts w:ascii="Times New Roman" w:hAnsi="Times New Roman"/>
          <w:sz w:val="28"/>
          <w:szCs w:val="28"/>
        </w:rPr>
        <w:t>оборудования для подработки, хранения и перевалки зерновых и масличных культур</w:t>
      </w:r>
      <w:r>
        <w:rPr>
          <w:rFonts w:ascii="Times New Roman" w:hAnsi="Times New Roman"/>
          <w:sz w:val="28"/>
          <w:szCs w:val="28"/>
        </w:rPr>
        <w:t>)</w:t>
      </w:r>
      <w:r w:rsidRPr="00133156">
        <w:rPr>
          <w:rFonts w:ascii="Times New Roman" w:hAnsi="Times New Roman"/>
          <w:sz w:val="28"/>
          <w:szCs w:val="28"/>
        </w:rPr>
        <w:t>, заверенные заемщиком.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оборудования дополн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тельно представляются следующие документы: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крытие аккредитива на оплату оборудование,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lang w:eastAsia="ru-RU"/>
        </w:rPr>
        <w:t>По инвестиционным кредитам (займам), полученным на приобретение племенной продукции (материала), племенного материала рыб (далее – пр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дукция):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договоров поставки продукции с приложением копий платежных поручений, подтверждающих оплату по договорам, </w:t>
      </w:r>
      <w:r w:rsidRPr="00133156">
        <w:rPr>
          <w:rFonts w:ascii="Times New Roman" w:hAnsi="Times New Roman"/>
          <w:sz w:val="28"/>
          <w:szCs w:val="28"/>
        </w:rPr>
        <w:t>актов приемки-передачи продукции и (или) товарных накладных</w:t>
      </w:r>
      <w:r>
        <w:rPr>
          <w:rFonts w:ascii="Times New Roman" w:hAnsi="Times New Roman"/>
          <w:sz w:val="28"/>
          <w:szCs w:val="28"/>
        </w:rPr>
        <w:t>, заверенные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копииплеменных свидетельств,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продукции дополн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тельно представляются следующие документы: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крытие аккредитива на оплату продукции,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  <w:lang w:eastAsia="ru-RU"/>
        </w:rPr>
        <w:t>По инвестиционным кредитам (займам), полученным на закладку многолетних насаждений и виноградников: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поставки посадочного материала и (или) материалов для установки шпалеры с приложением копий платежных поручений, подтве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 xml:space="preserve">ждающих оплату по договорам, </w:t>
      </w:r>
      <w:r w:rsidRPr="00133156">
        <w:rPr>
          <w:rFonts w:ascii="Times New Roman" w:hAnsi="Times New Roman"/>
          <w:sz w:val="28"/>
          <w:szCs w:val="28"/>
        </w:rPr>
        <w:t>копии товарных накладных</w:t>
      </w:r>
      <w:r>
        <w:rPr>
          <w:rFonts w:ascii="Times New Roman" w:hAnsi="Times New Roman"/>
          <w:sz w:val="28"/>
          <w:szCs w:val="28"/>
        </w:rPr>
        <w:t>,</w:t>
      </w:r>
      <w:r w:rsidRPr="00133156">
        <w:rPr>
          <w:rFonts w:ascii="Times New Roman" w:hAnsi="Times New Roman"/>
          <w:sz w:val="28"/>
          <w:szCs w:val="28"/>
        </w:rPr>
        <w:t xml:space="preserve"> 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</w:t>
      </w:r>
      <w:r w:rsidRPr="00133156">
        <w:rPr>
          <w:rFonts w:ascii="Times New Roman" w:hAnsi="Times New Roman"/>
          <w:sz w:val="28"/>
          <w:szCs w:val="28"/>
        </w:rPr>
        <w:t>м</w:t>
      </w:r>
      <w:r w:rsidRPr="00133156">
        <w:rPr>
          <w:rFonts w:ascii="Times New Roman" w:hAnsi="Times New Roman"/>
          <w:sz w:val="28"/>
          <w:szCs w:val="28"/>
        </w:rPr>
        <w:t>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324">
        <w:rPr>
          <w:rFonts w:ascii="Times New Roman" w:hAnsi="Times New Roman"/>
          <w:sz w:val="28"/>
          <w:szCs w:val="28"/>
        </w:rPr>
        <w:t xml:space="preserve">копии актов расхода семян и посадочного материала по </w:t>
      </w:r>
      <w:hyperlink r:id="rId13" w:history="1">
        <w:r w:rsidRPr="003B032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форме № СП-13</w:t>
        </w:r>
      </w:hyperlink>
      <w:r w:rsidRPr="003B0324">
        <w:rPr>
          <w:rFonts w:ascii="Times New Roman" w:hAnsi="Times New Roman"/>
          <w:sz w:val="28"/>
          <w:szCs w:val="28"/>
        </w:rPr>
        <w:t>, утвержденной постановление</w:t>
      </w:r>
      <w:r>
        <w:rPr>
          <w:rFonts w:ascii="Times New Roman" w:hAnsi="Times New Roman"/>
          <w:sz w:val="28"/>
          <w:szCs w:val="28"/>
        </w:rPr>
        <w:t>м Государственного комитета Российской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рации по статистике </w:t>
      </w:r>
      <w:r w:rsidRPr="003B0324">
        <w:rPr>
          <w:rFonts w:ascii="Times New Roman" w:hAnsi="Times New Roman"/>
          <w:sz w:val="28"/>
          <w:szCs w:val="28"/>
        </w:rPr>
        <w:t>от 29 сентября 1997 г</w:t>
      </w:r>
      <w:r>
        <w:rPr>
          <w:rFonts w:ascii="Times New Roman" w:hAnsi="Times New Roman"/>
          <w:sz w:val="28"/>
          <w:szCs w:val="28"/>
        </w:rPr>
        <w:t xml:space="preserve">ода № 68, </w:t>
      </w:r>
      <w:r w:rsidRPr="002D50FE">
        <w:rPr>
          <w:rFonts w:ascii="Times New Roman" w:hAnsi="Times New Roman"/>
          <w:sz w:val="28"/>
          <w:szCs w:val="28"/>
        </w:rPr>
        <w:t>заверенные заемщ</w:t>
      </w:r>
      <w:r w:rsidRPr="00133156">
        <w:rPr>
          <w:rFonts w:ascii="Times New Roman" w:hAnsi="Times New Roman"/>
          <w:sz w:val="28"/>
          <w:szCs w:val="28"/>
        </w:rPr>
        <w:t>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посадочного материала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посадочного материала,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По инвестиционным кредитам (займам), полученным на строительс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во и реконструкцию прививочных комплексов для многолетних насаждений, строительство, реконструкцию и модернизацию животноводческих комплексов (ферм), объектов животноводства и кормопроизводства, хранилищ картофеля, овощей и фруктов, тепличных комплексов по производству плодоовощной продукции в закрытом грунте, объектов по переработке льна и льноволокна, мясохладобоен, пунктов по приемке и (или) первичной переработке сельскох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зяйственных животных и молока, включая холодильную обработку и хранение мясной и молочной продукции, и строительство объектов по глубокой перер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ботке высокопротеиновых сельскохозяйственных культур (сои, пшеницы, ржи, кукурузы, рапса, нута и сорго), строительство, реконструкцию и модернизацию мощностей для подработки, хранения и перевалки зерновых и масличных кул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тур, строительство, реконструкцию и модернизацию сахарных заводов, стро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тельство, реконструкцию и модернизацию заводов по производству дражир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ванных семян сахарной свеклы, строительство, реконструкцию, модернизацию и восстановление мелиоративных систем, заводов, комплексов по подготовке и подработке семян сельскохозяйственных растений, строительство, реконстру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цию и модернизацию комплексов (ферм) по осуществлению товарного (пр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мышленного) рыбоводства, строительство, реконструкцию и модернизацию комплексов (ферм) по разведению одомашненных видов и пород рыб: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133156">
        <w:rPr>
          <w:rFonts w:ascii="Times New Roman" w:hAnsi="Times New Roman"/>
          <w:sz w:val="28"/>
          <w:szCs w:val="28"/>
        </w:rPr>
        <w:t>изнес-резюме инвестиционного проекта с указанием сроков ввода об</w:t>
      </w:r>
      <w:r w:rsidRPr="00133156">
        <w:rPr>
          <w:rFonts w:ascii="Times New Roman" w:hAnsi="Times New Roman"/>
          <w:sz w:val="28"/>
          <w:szCs w:val="28"/>
        </w:rPr>
        <w:t>ъ</w:t>
      </w:r>
      <w:r w:rsidRPr="00133156">
        <w:rPr>
          <w:rFonts w:ascii="Times New Roman" w:hAnsi="Times New Roman"/>
          <w:sz w:val="28"/>
          <w:szCs w:val="28"/>
        </w:rPr>
        <w:t>екта в эксплуатацию</w:t>
      </w:r>
      <w:r>
        <w:rPr>
          <w:rFonts w:ascii="Times New Roman" w:hAnsi="Times New Roman"/>
          <w:sz w:val="28"/>
          <w:szCs w:val="28"/>
        </w:rPr>
        <w:t>;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33156">
        <w:rPr>
          <w:rFonts w:ascii="Times New Roman" w:hAnsi="Times New Roman"/>
          <w:sz w:val="28"/>
          <w:szCs w:val="28"/>
        </w:rPr>
        <w:t>опия титульного списка стройки, заверенная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с</w:t>
      </w:r>
      <w:r w:rsidRPr="00133156">
        <w:rPr>
          <w:rFonts w:ascii="Times New Roman" w:hAnsi="Times New Roman"/>
          <w:sz w:val="28"/>
          <w:szCs w:val="28"/>
        </w:rPr>
        <w:t>водн</w:t>
      </w:r>
      <w:r>
        <w:rPr>
          <w:rFonts w:ascii="Times New Roman" w:hAnsi="Times New Roman"/>
          <w:sz w:val="28"/>
          <w:szCs w:val="28"/>
        </w:rPr>
        <w:t>ого</w:t>
      </w:r>
      <w:r w:rsidRPr="00133156">
        <w:rPr>
          <w:rFonts w:ascii="Times New Roman" w:hAnsi="Times New Roman"/>
          <w:sz w:val="28"/>
          <w:szCs w:val="28"/>
        </w:rPr>
        <w:t xml:space="preserve"> сметн</w:t>
      </w:r>
      <w:r>
        <w:rPr>
          <w:rFonts w:ascii="Times New Roman" w:hAnsi="Times New Roman"/>
          <w:sz w:val="28"/>
          <w:szCs w:val="28"/>
        </w:rPr>
        <w:t>ого</w:t>
      </w:r>
      <w:r w:rsidRPr="00133156">
        <w:rPr>
          <w:rFonts w:ascii="Times New Roman" w:hAnsi="Times New Roman"/>
          <w:sz w:val="28"/>
          <w:szCs w:val="28"/>
        </w:rPr>
        <w:t xml:space="preserve"> расчет</w:t>
      </w:r>
      <w:r>
        <w:rPr>
          <w:rFonts w:ascii="Times New Roman" w:hAnsi="Times New Roman"/>
          <w:sz w:val="28"/>
          <w:szCs w:val="28"/>
        </w:rPr>
        <w:t>а на строительство и (или) реконстру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цию и (или) модернизацию</w:t>
      </w:r>
      <w:r w:rsidRPr="00133156">
        <w:rPr>
          <w:rFonts w:ascii="Times New Roman" w:hAnsi="Times New Roman"/>
          <w:sz w:val="28"/>
          <w:szCs w:val="28"/>
        </w:rPr>
        <w:t>, заверенн</w:t>
      </w:r>
      <w:r>
        <w:rPr>
          <w:rFonts w:ascii="Times New Roman" w:hAnsi="Times New Roman"/>
          <w:sz w:val="28"/>
          <w:szCs w:val="28"/>
        </w:rPr>
        <w:t>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графиков выполнения строительно-монтажных работ,заверенные заемщиком;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на поставку оборудования, на выполнение подрядных работ, прочих работ, в том числе проектные работы, экспертиза, технический надзор, с приложением копий платежных поручений, подтверждающих оплату по договорам, заверенные заемщиком;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товарных накладных на получение оборудования,заверенные з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емщиком;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актов о приемке-передаче оборудования в </w:t>
      </w:r>
      <w:r w:rsidRPr="00A95A62">
        <w:rPr>
          <w:rFonts w:ascii="Times New Roman" w:hAnsi="Times New Roman"/>
          <w:sz w:val="28"/>
          <w:szCs w:val="28"/>
          <w:lang w:eastAsia="ru-RU"/>
        </w:rPr>
        <w:t xml:space="preserve">монтаж по </w:t>
      </w:r>
      <w:hyperlink r:id="rId14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>форме № ОС-15</w:t>
        </w:r>
      </w:hyperlink>
      <w:hyperlink r:id="rId15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>*</w:t>
        </w:r>
      </w:hyperlink>
      <w:r>
        <w:rPr>
          <w:rFonts w:ascii="Times New Roman" w:hAnsi="Times New Roman"/>
          <w:sz w:val="28"/>
          <w:szCs w:val="28"/>
          <w:lang w:eastAsia="ru-RU"/>
        </w:rPr>
        <w:t>*, заверенные заемщиком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52DE">
        <w:rPr>
          <w:rFonts w:ascii="Times New Roman" w:hAnsi="Times New Roman"/>
          <w:sz w:val="28"/>
          <w:szCs w:val="28"/>
        </w:rPr>
        <w:t xml:space="preserve">реестр актов выполненных работ (№ КС-2) (в случае выполнения работ подрядным способом) по </w:t>
      </w:r>
      <w:hyperlink w:anchor="Par2489" w:history="1">
        <w:r w:rsidRPr="009552D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форме</w:t>
        </w:r>
      </w:hyperlink>
      <w:r w:rsidRPr="009552DE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, утверждаемой министерством сельского х</w:t>
      </w:r>
      <w:r w:rsidRPr="009552DE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о</w:t>
      </w:r>
      <w:r w:rsidRPr="009552DE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зяйства и перерабатывающей</w:t>
      </w:r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 xml:space="preserve"> промышленности Краснодарского края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5A62">
        <w:rPr>
          <w:rFonts w:ascii="Times New Roman" w:hAnsi="Times New Roman"/>
          <w:sz w:val="28"/>
          <w:szCs w:val="28"/>
          <w:lang w:eastAsia="ru-RU"/>
        </w:rPr>
        <w:t xml:space="preserve">копии справок о стоимости выполненных работ и затрат по </w:t>
      </w:r>
      <w:hyperlink r:id="rId16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 xml:space="preserve">        №</w:t>
        </w:r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 КС-3</w:t>
        </w:r>
      </w:hyperlink>
      <w:r>
        <w:rPr>
          <w:rFonts w:ascii="Times New Roman" w:hAnsi="Times New Roman"/>
          <w:sz w:val="28"/>
          <w:szCs w:val="28"/>
          <w:lang w:eastAsia="ru-RU"/>
        </w:rPr>
        <w:t>**</w:t>
      </w:r>
      <w:r w:rsidRPr="00A95A62">
        <w:rPr>
          <w:rFonts w:ascii="Times New Roman" w:hAnsi="Times New Roman"/>
          <w:sz w:val="28"/>
          <w:szCs w:val="28"/>
          <w:lang w:eastAsia="ru-RU"/>
        </w:rPr>
        <w:t>, заверенные заемщик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5A62">
        <w:rPr>
          <w:rFonts w:ascii="Times New Roman" w:hAnsi="Times New Roman"/>
          <w:sz w:val="28"/>
          <w:szCs w:val="28"/>
          <w:lang w:eastAsia="ru-RU"/>
        </w:rPr>
        <w:t xml:space="preserve">копии актов о приемке-передаче здания (сооружения) по </w:t>
      </w:r>
      <w:hyperlink r:id="rId17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 xml:space="preserve">             №</w:t>
        </w:r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 ОС-1а</w:t>
        </w:r>
      </w:hyperlink>
      <w:r>
        <w:rPr>
          <w:rFonts w:ascii="Times New Roman" w:hAnsi="Times New Roman"/>
          <w:sz w:val="28"/>
          <w:szCs w:val="28"/>
          <w:lang w:eastAsia="ru-RU"/>
        </w:rPr>
        <w:t>**</w:t>
      </w:r>
      <w:r w:rsidRPr="00A95A62">
        <w:rPr>
          <w:rFonts w:ascii="Times New Roman" w:hAnsi="Times New Roman"/>
          <w:sz w:val="28"/>
          <w:szCs w:val="28"/>
          <w:lang w:eastAsia="ru-RU"/>
        </w:rPr>
        <w:t xml:space="preserve"> и (или) актов приема-сдачи реконструированных, модернизирова</w:t>
      </w:r>
      <w:r w:rsidRPr="00A95A62">
        <w:rPr>
          <w:rFonts w:ascii="Times New Roman" w:hAnsi="Times New Roman"/>
          <w:sz w:val="28"/>
          <w:szCs w:val="28"/>
          <w:lang w:eastAsia="ru-RU"/>
        </w:rPr>
        <w:t>н</w:t>
      </w:r>
      <w:r w:rsidRPr="00A95A62">
        <w:rPr>
          <w:rFonts w:ascii="Times New Roman" w:hAnsi="Times New Roman"/>
          <w:sz w:val="28"/>
          <w:szCs w:val="28"/>
          <w:lang w:eastAsia="ru-RU"/>
        </w:rPr>
        <w:t xml:space="preserve">ных объектов основных средств по </w:t>
      </w:r>
      <w:hyperlink r:id="rId18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 ОС-3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**, </w:t>
      </w:r>
      <w:r w:rsidRPr="00A95A62">
        <w:rPr>
          <w:rFonts w:ascii="Times New Roman" w:hAnsi="Times New Roman"/>
          <w:sz w:val="28"/>
          <w:szCs w:val="28"/>
          <w:lang w:eastAsia="ru-RU"/>
        </w:rPr>
        <w:t>заверенные заемщ</w:t>
      </w:r>
      <w:r w:rsidRPr="00A95A62">
        <w:rPr>
          <w:rFonts w:ascii="Times New Roman" w:hAnsi="Times New Roman"/>
          <w:sz w:val="28"/>
          <w:szCs w:val="28"/>
          <w:lang w:eastAsia="ru-RU"/>
        </w:rPr>
        <w:t>и</w:t>
      </w:r>
      <w:r w:rsidRPr="00A95A6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D73CCE">
        <w:rPr>
          <w:rFonts w:ascii="Times New Roman" w:hAnsi="Times New Roman"/>
          <w:sz w:val="28"/>
          <w:szCs w:val="28"/>
          <w:lang w:eastAsia="ru-RU"/>
        </w:rPr>
        <w:t>(представляется по окончании строительства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</w:t>
      </w:r>
      <w:r>
        <w:rPr>
          <w:rFonts w:ascii="Times New Roman" w:hAnsi="Times New Roman"/>
          <w:sz w:val="28"/>
          <w:szCs w:val="28"/>
        </w:rPr>
        <w:t>реконструкцию или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дернизацию</w:t>
      </w:r>
      <w:r w:rsidRPr="00D73CCE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оплаты заемщиком строительных материалов дополнительно представляются следующие документы:</w:t>
      </w:r>
    </w:p>
    <w:p w:rsidR="00145BEA" w:rsidRPr="00D73CCE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CCE">
        <w:rPr>
          <w:rFonts w:ascii="Times New Roman" w:hAnsi="Times New Roman"/>
          <w:sz w:val="28"/>
          <w:szCs w:val="28"/>
          <w:lang w:eastAsia="ru-RU"/>
        </w:rPr>
        <w:t xml:space="preserve">копии договоров на поставку строительных материалов с приложением копий платежных поручений, подтверждающих оплату по договорам, </w:t>
      </w:r>
      <w:r w:rsidRPr="00A95A62">
        <w:rPr>
          <w:rFonts w:ascii="Times New Roman" w:hAnsi="Times New Roman"/>
          <w:sz w:val="28"/>
          <w:szCs w:val="28"/>
          <w:lang w:eastAsia="ru-RU"/>
        </w:rPr>
        <w:t>завере</w:t>
      </w:r>
      <w:r w:rsidRPr="00A95A62">
        <w:rPr>
          <w:rFonts w:ascii="Times New Roman" w:hAnsi="Times New Roman"/>
          <w:sz w:val="28"/>
          <w:szCs w:val="28"/>
          <w:lang w:eastAsia="ru-RU"/>
        </w:rPr>
        <w:t>н</w:t>
      </w:r>
      <w:r w:rsidRPr="00A95A62">
        <w:rPr>
          <w:rFonts w:ascii="Times New Roman" w:hAnsi="Times New Roman"/>
          <w:sz w:val="28"/>
          <w:szCs w:val="28"/>
          <w:lang w:eastAsia="ru-RU"/>
        </w:rPr>
        <w:t>ные заемщик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D73CCE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D73CCE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CCE">
        <w:rPr>
          <w:rFonts w:ascii="Times New Roman" w:hAnsi="Times New Roman"/>
          <w:sz w:val="28"/>
          <w:szCs w:val="28"/>
          <w:lang w:eastAsia="ru-RU"/>
        </w:rPr>
        <w:t xml:space="preserve">копии документов на передачу подрядчикам строительных материалов для включения их стоимости в </w:t>
      </w:r>
      <w:hyperlink r:id="rId19" w:history="1">
        <w:r w:rsidRPr="00D73CCE">
          <w:rPr>
            <w:rFonts w:ascii="Times New Roman" w:hAnsi="Times New Roman"/>
            <w:sz w:val="28"/>
            <w:szCs w:val="28"/>
            <w:lang w:eastAsia="ru-RU"/>
          </w:rPr>
          <w:t>форму</w:t>
        </w:r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D73CCE">
          <w:rPr>
            <w:rFonts w:ascii="Times New Roman" w:hAnsi="Times New Roman"/>
            <w:sz w:val="28"/>
            <w:szCs w:val="28"/>
            <w:lang w:eastAsia="ru-RU"/>
          </w:rPr>
          <w:t xml:space="preserve"> КС-3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**, </w:t>
      </w:r>
      <w:r w:rsidRPr="00A95A62">
        <w:rPr>
          <w:rFonts w:ascii="Times New Roman" w:hAnsi="Times New Roman"/>
          <w:sz w:val="28"/>
          <w:szCs w:val="28"/>
          <w:lang w:eastAsia="ru-RU"/>
        </w:rPr>
        <w:t>заверенные заемщик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D73CCE"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проведения работ хозяйственным способом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приказов заемщика о назначении ответственных лиц </w:t>
      </w:r>
      <w:r w:rsidRPr="002D50FE">
        <w:rPr>
          <w:rFonts w:ascii="Times New Roman" w:hAnsi="Times New Roman"/>
          <w:sz w:val="28"/>
          <w:szCs w:val="28"/>
        </w:rPr>
        <w:t>при пров</w:t>
      </w:r>
      <w:r w:rsidRPr="002D50FE">
        <w:rPr>
          <w:rFonts w:ascii="Times New Roman" w:hAnsi="Times New Roman"/>
          <w:sz w:val="28"/>
          <w:szCs w:val="28"/>
        </w:rPr>
        <w:t>е</w:t>
      </w:r>
      <w:r w:rsidRPr="002D50FE">
        <w:rPr>
          <w:rFonts w:ascii="Times New Roman" w:hAnsi="Times New Roman"/>
          <w:sz w:val="28"/>
          <w:szCs w:val="28"/>
        </w:rPr>
        <w:t>дении работ хозяйственным способом, 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52DE">
        <w:rPr>
          <w:rFonts w:ascii="Times New Roman" w:hAnsi="Times New Roman"/>
          <w:sz w:val="28"/>
          <w:szCs w:val="28"/>
        </w:rPr>
        <w:t>реестр актов выполненных работ (№ КС-2) (в случае выполнения работ хозяйственным способом)по</w:t>
      </w:r>
      <w:hyperlink w:anchor="Par2489" w:history="1">
        <w:r w:rsidRPr="002D50F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форме</w:t>
        </w:r>
      </w:hyperlink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, утверждаемой министерством сельского хозяйства и перерабатывающей промышленности Краснодарского края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платежных поручений, подтверждающих оплату строительных материалов, работ и услуг юридических и физических лиц, </w:t>
      </w:r>
      <w:r w:rsidRPr="002D50FE">
        <w:rPr>
          <w:rFonts w:ascii="Times New Roman" w:hAnsi="Times New Roman"/>
          <w:sz w:val="28"/>
          <w:szCs w:val="28"/>
        </w:rPr>
        <w:t>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заемщ</w:t>
      </w:r>
      <w:r w:rsidRPr="002D50FE">
        <w:rPr>
          <w:rFonts w:ascii="Times New Roman" w:hAnsi="Times New Roman"/>
          <w:sz w:val="28"/>
          <w:szCs w:val="28"/>
        </w:rPr>
        <w:t>и</w:t>
      </w:r>
      <w:r w:rsidRPr="002D50FE">
        <w:rPr>
          <w:rFonts w:ascii="Times New Roman" w:hAnsi="Times New Roman"/>
          <w:sz w:val="28"/>
          <w:szCs w:val="28"/>
        </w:rPr>
        <w:t>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технологического об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рудования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оборудования, </w:t>
      </w:r>
      <w:r w:rsidRPr="002D50FE">
        <w:rPr>
          <w:rFonts w:ascii="Times New Roman" w:hAnsi="Times New Roman"/>
          <w:sz w:val="28"/>
          <w:szCs w:val="28"/>
        </w:rPr>
        <w:t>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6. По инвестиционным кредитам (займам), полученным на строительс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во жилья для граждан, проживающих и работающих в сельской местности: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копия проектно-сметной документации на строительство жилого дома,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на выполнение строительно-монтажных работ, прочих работ (проектные работы, экспертиза, технический надзор) с приложением к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пий графика выполнения строительно-монтажных работ, платежных поруч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ний, подтверждающих оплату по договорам, заверенные заемщика;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52DE">
        <w:rPr>
          <w:rFonts w:ascii="Times New Roman" w:hAnsi="Times New Roman"/>
          <w:sz w:val="28"/>
          <w:szCs w:val="28"/>
        </w:rPr>
        <w:t xml:space="preserve">реестр актов выполненных работ (№ КС-2) (в случае выполнения работ подрядным способом) по </w:t>
      </w:r>
      <w:hyperlink w:anchor="Par2489" w:history="1">
        <w:r w:rsidRPr="009552D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форме</w:t>
        </w:r>
      </w:hyperlink>
      <w:r w:rsidRPr="009552DE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, утверждаемой министерством сельского х</w:t>
      </w:r>
      <w:r w:rsidRPr="009552DE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о</w:t>
      </w:r>
      <w:r w:rsidRPr="009552DE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зяйства и перерабатывающей</w:t>
      </w:r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 xml:space="preserve"> промышленности Краснодарского края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5A62">
        <w:rPr>
          <w:rFonts w:ascii="Times New Roman" w:hAnsi="Times New Roman"/>
          <w:sz w:val="28"/>
          <w:szCs w:val="28"/>
          <w:lang w:eastAsia="ru-RU"/>
        </w:rPr>
        <w:t xml:space="preserve">копии справок о стоимости выполненных работ и затрат по </w:t>
      </w:r>
      <w:hyperlink r:id="rId20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 xml:space="preserve">        №</w:t>
        </w:r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 КС-3</w:t>
        </w:r>
      </w:hyperlink>
      <w:r>
        <w:rPr>
          <w:rFonts w:ascii="Times New Roman" w:hAnsi="Times New Roman"/>
          <w:sz w:val="28"/>
          <w:szCs w:val="28"/>
          <w:lang w:eastAsia="ru-RU"/>
        </w:rPr>
        <w:t>**</w:t>
      </w:r>
      <w:r w:rsidRPr="00A95A62">
        <w:rPr>
          <w:rFonts w:ascii="Times New Roman" w:hAnsi="Times New Roman"/>
          <w:sz w:val="28"/>
          <w:szCs w:val="28"/>
          <w:lang w:eastAsia="ru-RU"/>
        </w:rPr>
        <w:t>, заверенные заемщик</w:t>
      </w:r>
      <w:r>
        <w:rPr>
          <w:rFonts w:ascii="Times New Roman" w:hAnsi="Times New Roman"/>
          <w:sz w:val="28"/>
          <w:szCs w:val="28"/>
          <w:lang w:eastAsia="ru-RU"/>
        </w:rPr>
        <w:t>ом;</w:t>
      </w:r>
    </w:p>
    <w:p w:rsidR="00145BEA" w:rsidRPr="00D73CCE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CCE">
        <w:rPr>
          <w:rFonts w:ascii="Times New Roman" w:hAnsi="Times New Roman"/>
          <w:sz w:val="28"/>
          <w:szCs w:val="28"/>
          <w:lang w:eastAsia="ru-RU"/>
        </w:rPr>
        <w:t xml:space="preserve">копия акта приемки законченного строительством жилого дома по </w:t>
      </w:r>
      <w:hyperlink r:id="rId21" w:history="1">
        <w:r w:rsidRPr="00D73CCE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D73CCE">
          <w:rPr>
            <w:rFonts w:ascii="Times New Roman" w:hAnsi="Times New Roman"/>
            <w:sz w:val="28"/>
            <w:szCs w:val="28"/>
            <w:lang w:eastAsia="ru-RU"/>
          </w:rPr>
          <w:t xml:space="preserve"> КС-11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**, </w:t>
      </w:r>
      <w:r w:rsidRPr="002D50FE">
        <w:rPr>
          <w:rFonts w:ascii="Times New Roman" w:hAnsi="Times New Roman"/>
          <w:sz w:val="28"/>
          <w:szCs w:val="28"/>
        </w:rPr>
        <w:t>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заемщиком</w:t>
      </w:r>
      <w:r w:rsidRPr="00D73CCE">
        <w:rPr>
          <w:rFonts w:ascii="Times New Roman" w:hAnsi="Times New Roman"/>
          <w:sz w:val="28"/>
          <w:szCs w:val="28"/>
          <w:lang w:eastAsia="ru-RU"/>
        </w:rPr>
        <w:t xml:space="preserve"> (представляется по окончании строительства жилого дома).</w:t>
      </w:r>
    </w:p>
    <w:p w:rsidR="00145BEA" w:rsidRPr="00D73CCE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CCE">
        <w:rPr>
          <w:rFonts w:ascii="Times New Roman" w:hAnsi="Times New Roman"/>
          <w:sz w:val="28"/>
          <w:szCs w:val="28"/>
          <w:lang w:eastAsia="ru-RU"/>
        </w:rPr>
        <w:t>В случае оплаты заемщиком строительных материалов дополнительно представляются следующие документы:</w:t>
      </w:r>
    </w:p>
    <w:p w:rsidR="00145BEA" w:rsidRPr="00D73CCE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CCE">
        <w:rPr>
          <w:rFonts w:ascii="Times New Roman" w:hAnsi="Times New Roman"/>
          <w:sz w:val="28"/>
          <w:szCs w:val="28"/>
          <w:lang w:eastAsia="ru-RU"/>
        </w:rPr>
        <w:t>копии договоров поставки строительных материалов с приложением к</w:t>
      </w:r>
      <w:r w:rsidRPr="00D73CCE">
        <w:rPr>
          <w:rFonts w:ascii="Times New Roman" w:hAnsi="Times New Roman"/>
          <w:sz w:val="28"/>
          <w:szCs w:val="28"/>
          <w:lang w:eastAsia="ru-RU"/>
        </w:rPr>
        <w:t>о</w:t>
      </w:r>
      <w:r w:rsidRPr="00D73CCE">
        <w:rPr>
          <w:rFonts w:ascii="Times New Roman" w:hAnsi="Times New Roman"/>
          <w:sz w:val="28"/>
          <w:szCs w:val="28"/>
          <w:lang w:eastAsia="ru-RU"/>
        </w:rPr>
        <w:t>пий платежных поручений, подтверждающих оплату по договорам, копии т</w:t>
      </w:r>
      <w:r w:rsidRPr="00D73CCE">
        <w:rPr>
          <w:rFonts w:ascii="Times New Roman" w:hAnsi="Times New Roman"/>
          <w:sz w:val="28"/>
          <w:szCs w:val="28"/>
          <w:lang w:eastAsia="ru-RU"/>
        </w:rPr>
        <w:t>о</w:t>
      </w:r>
      <w:r w:rsidRPr="00D73CCE">
        <w:rPr>
          <w:rFonts w:ascii="Times New Roman" w:hAnsi="Times New Roman"/>
          <w:sz w:val="28"/>
          <w:szCs w:val="28"/>
          <w:lang w:eastAsia="ru-RU"/>
        </w:rPr>
        <w:t>варн</w:t>
      </w:r>
      <w:r>
        <w:rPr>
          <w:rFonts w:ascii="Times New Roman" w:hAnsi="Times New Roman"/>
          <w:sz w:val="28"/>
          <w:szCs w:val="28"/>
          <w:lang w:eastAsia="ru-RU"/>
        </w:rPr>
        <w:t>ых</w:t>
      </w:r>
      <w:r w:rsidRPr="00D73CCE">
        <w:rPr>
          <w:rFonts w:ascii="Times New Roman" w:hAnsi="Times New Roman"/>
          <w:sz w:val="28"/>
          <w:szCs w:val="28"/>
          <w:lang w:eastAsia="ru-RU"/>
        </w:rPr>
        <w:t xml:space="preserve"> накладных на получение заемщиком строительных материалов, док</w:t>
      </w:r>
      <w:r w:rsidRPr="00D73CCE">
        <w:rPr>
          <w:rFonts w:ascii="Times New Roman" w:hAnsi="Times New Roman"/>
          <w:sz w:val="28"/>
          <w:szCs w:val="28"/>
          <w:lang w:eastAsia="ru-RU"/>
        </w:rPr>
        <w:t>у</w:t>
      </w:r>
      <w:r w:rsidRPr="00D73CCE">
        <w:rPr>
          <w:rFonts w:ascii="Times New Roman" w:hAnsi="Times New Roman"/>
          <w:sz w:val="28"/>
          <w:szCs w:val="28"/>
          <w:lang w:eastAsia="ru-RU"/>
        </w:rPr>
        <w:t xml:space="preserve">ментов на передачу подрядчикам строительных материалов для включения их стоимости в </w:t>
      </w:r>
      <w:hyperlink r:id="rId22" w:history="1">
        <w:r w:rsidRPr="00D73CCE">
          <w:rPr>
            <w:rFonts w:ascii="Times New Roman" w:hAnsi="Times New Roman"/>
            <w:sz w:val="28"/>
            <w:szCs w:val="28"/>
            <w:lang w:eastAsia="ru-RU"/>
          </w:rPr>
          <w:t xml:space="preserve">форму </w:t>
        </w:r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D73CCE">
          <w:rPr>
            <w:rFonts w:ascii="Times New Roman" w:hAnsi="Times New Roman"/>
            <w:sz w:val="28"/>
            <w:szCs w:val="28"/>
            <w:lang w:eastAsia="ru-RU"/>
          </w:rPr>
          <w:t xml:space="preserve"> КС-3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**, </w:t>
      </w:r>
      <w:r w:rsidRPr="002D50FE">
        <w:rPr>
          <w:rFonts w:ascii="Times New Roman" w:hAnsi="Times New Roman"/>
          <w:sz w:val="28"/>
          <w:szCs w:val="28"/>
        </w:rPr>
        <w:t>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заемщиком</w:t>
      </w:r>
      <w:r w:rsidRPr="00D73CCE"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проведения работ хозяйственным способом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приказов заемщика о назначении ответственных лиц </w:t>
      </w:r>
      <w:r w:rsidRPr="002D50FE">
        <w:rPr>
          <w:rFonts w:ascii="Times New Roman" w:hAnsi="Times New Roman"/>
          <w:sz w:val="28"/>
          <w:szCs w:val="28"/>
        </w:rPr>
        <w:t>при пров</w:t>
      </w:r>
      <w:r w:rsidRPr="002D50FE">
        <w:rPr>
          <w:rFonts w:ascii="Times New Roman" w:hAnsi="Times New Roman"/>
          <w:sz w:val="28"/>
          <w:szCs w:val="28"/>
        </w:rPr>
        <w:t>е</w:t>
      </w:r>
      <w:r w:rsidRPr="002D50FE">
        <w:rPr>
          <w:rFonts w:ascii="Times New Roman" w:hAnsi="Times New Roman"/>
          <w:sz w:val="28"/>
          <w:szCs w:val="28"/>
        </w:rPr>
        <w:t>дении работ хозяйственным способом, 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52DE">
        <w:rPr>
          <w:rFonts w:ascii="Times New Roman" w:hAnsi="Times New Roman"/>
          <w:sz w:val="28"/>
          <w:szCs w:val="28"/>
        </w:rPr>
        <w:t>реестр актов выполненных работ (№ КС-2) (в случае выполнения работ хозяйственным способом)по</w:t>
      </w:r>
      <w:hyperlink w:anchor="Par2489" w:history="1">
        <w:r w:rsidRPr="002D50F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форме</w:t>
        </w:r>
      </w:hyperlink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, утверждаемой министерством сельского хозяйства и перерабатывающей промышленности Краснодарского края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платежных поручений, подтверждающих оплату строительных материалов, работ и услуг юридических и физических лиц, </w:t>
      </w:r>
      <w:r w:rsidRPr="002D50FE">
        <w:rPr>
          <w:rFonts w:ascii="Times New Roman" w:hAnsi="Times New Roman"/>
          <w:sz w:val="28"/>
          <w:szCs w:val="28"/>
        </w:rPr>
        <w:t>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заемщ</w:t>
      </w:r>
      <w:r w:rsidRPr="002D50FE">
        <w:rPr>
          <w:rFonts w:ascii="Times New Roman" w:hAnsi="Times New Roman"/>
          <w:sz w:val="28"/>
          <w:szCs w:val="28"/>
        </w:rPr>
        <w:t>и</w:t>
      </w:r>
      <w:r w:rsidRPr="002D50FE">
        <w:rPr>
          <w:rFonts w:ascii="Times New Roman" w:hAnsi="Times New Roman"/>
          <w:sz w:val="28"/>
          <w:szCs w:val="28"/>
        </w:rPr>
        <w:t>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 По кредитным договорам (договорам займа),</w:t>
      </w:r>
    </w:p>
    <w:p w:rsidR="00145BEA" w:rsidRPr="004C3A6C" w:rsidRDefault="00145BEA" w:rsidP="006E25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заключенным с 1 января 2013 года</w:t>
      </w:r>
    </w:p>
    <w:p w:rsidR="00145BEA" w:rsidRDefault="00145BEA" w:rsidP="002A53D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  <w:lang w:eastAsia="ru-RU"/>
        </w:rPr>
        <w:t xml:space="preserve">По кредитам (займам), полученным </w:t>
      </w:r>
      <w:r w:rsidRPr="00133156">
        <w:rPr>
          <w:rFonts w:ascii="Times New Roman" w:hAnsi="Times New Roman"/>
          <w:sz w:val="28"/>
          <w:szCs w:val="28"/>
        </w:rPr>
        <w:t>на срок до 1 года</w:t>
      </w:r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eastAsia="ru-RU"/>
        </w:rPr>
        <w:t>цели развития подотрасли растениеводства в соответствии с перечнем, утверждаемым Мин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стерством сельского хозяйства Российской Федерации, закупку сельскохозя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>
        <w:rPr>
          <w:rFonts w:ascii="Times New Roman" w:hAnsi="Times New Roman"/>
          <w:sz w:val="28"/>
          <w:szCs w:val="28"/>
          <w:lang w:eastAsia="ru-RU"/>
        </w:rPr>
        <w:t>ственного сырья для первичной и промышленной переработки продукции ра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тениеводства в соответствии с перечнем, утверждаемым Министерством сел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ского хозяйства Российской Федерации, на приобретение кормов, ветерина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ных препаратов, молодняка сельскохозяйственных животных, а также на цели развития подотрасли животноводства в соответствии с перечнем, утвержда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мым Министерством сельского хозяйства Российской Федерации, закупку сельскохозяйственного сырья для первичной и промышленной переработки продукции животноводства, оплату транспортных услуг, связанных с прои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>
        <w:rPr>
          <w:rFonts w:ascii="Times New Roman" w:hAnsi="Times New Roman"/>
          <w:sz w:val="28"/>
          <w:szCs w:val="28"/>
          <w:lang w:eastAsia="ru-RU"/>
        </w:rPr>
        <w:t>водством молочной продукции, в соответствии с перечнем, утверждаемым М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нистерством сельского хозяйства Российской Федерации </w:t>
      </w:r>
      <w:r>
        <w:rPr>
          <w:rFonts w:ascii="Times New Roman" w:hAnsi="Times New Roman"/>
          <w:sz w:val="28"/>
          <w:szCs w:val="28"/>
        </w:rPr>
        <w:t xml:space="preserve"> (далее соответстве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 – товары, услуги):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 xml:space="preserve">копии договоров </w:t>
      </w:r>
      <w:r>
        <w:rPr>
          <w:rFonts w:ascii="Times New Roman" w:hAnsi="Times New Roman"/>
          <w:sz w:val="28"/>
          <w:szCs w:val="28"/>
        </w:rPr>
        <w:t xml:space="preserve">поставки товаров или оказания </w:t>
      </w:r>
      <w:r w:rsidRPr="00133156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 xml:space="preserve"> с приложением копий платежных поручений, подтверждающих оплату по договорам</w:t>
      </w:r>
      <w:r w:rsidRPr="00133156">
        <w:rPr>
          <w:rFonts w:ascii="Times New Roman" w:hAnsi="Times New Roman"/>
          <w:sz w:val="28"/>
          <w:szCs w:val="28"/>
        </w:rPr>
        <w:t>, завере</w:t>
      </w:r>
      <w:r w:rsidRPr="00133156">
        <w:rPr>
          <w:rFonts w:ascii="Times New Roman" w:hAnsi="Times New Roman"/>
          <w:sz w:val="28"/>
          <w:szCs w:val="28"/>
        </w:rPr>
        <w:t>н</w:t>
      </w:r>
      <w:r w:rsidRPr="00133156">
        <w:rPr>
          <w:rFonts w:ascii="Times New Roman" w:hAnsi="Times New Roman"/>
          <w:sz w:val="28"/>
          <w:szCs w:val="28"/>
        </w:rPr>
        <w:t>ные заемщиком;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реестр товарных накладных </w:t>
      </w:r>
      <w:r w:rsidRPr="00133156">
        <w:rPr>
          <w:rFonts w:ascii="Times New Roman" w:hAnsi="Times New Roman"/>
          <w:sz w:val="28"/>
          <w:szCs w:val="28"/>
        </w:rPr>
        <w:t>с указанием номера, даты, наименования поставщика, и товарно-материальных ценностей по группам товаров с указан</w:t>
      </w:r>
      <w:r w:rsidRPr="00133156">
        <w:rPr>
          <w:rFonts w:ascii="Times New Roman" w:hAnsi="Times New Roman"/>
          <w:sz w:val="28"/>
          <w:szCs w:val="28"/>
        </w:rPr>
        <w:t>и</w:t>
      </w:r>
      <w:r w:rsidRPr="00133156">
        <w:rPr>
          <w:rFonts w:ascii="Times New Roman" w:hAnsi="Times New Roman"/>
          <w:sz w:val="28"/>
          <w:szCs w:val="28"/>
        </w:rPr>
        <w:t>ем количества и суммы,</w:t>
      </w:r>
      <w:r>
        <w:rPr>
          <w:rFonts w:ascii="Times New Roman" w:hAnsi="Times New Roman"/>
          <w:sz w:val="28"/>
          <w:szCs w:val="28"/>
        </w:rPr>
        <w:t xml:space="preserve"> а в случае приобретения запасных частей и материалов для ремонта – </w:t>
      </w:r>
      <w:r w:rsidRPr="00133156">
        <w:rPr>
          <w:rFonts w:ascii="Times New Roman" w:hAnsi="Times New Roman"/>
          <w:sz w:val="28"/>
          <w:szCs w:val="28"/>
        </w:rPr>
        <w:t>копии товарных накладных</w:t>
      </w:r>
      <w:r>
        <w:rPr>
          <w:rFonts w:ascii="Times New Roman" w:hAnsi="Times New Roman"/>
          <w:sz w:val="28"/>
          <w:szCs w:val="28"/>
        </w:rPr>
        <w:t>, подтверждающих целевое использ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вание кредита (займа) в размере не менее остатка ссудной задолженности,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ходя из которого осуществляется расчет размера субсидии, </w:t>
      </w:r>
      <w:r w:rsidRPr="00133156">
        <w:rPr>
          <w:rFonts w:ascii="Times New Roman" w:hAnsi="Times New Roman"/>
          <w:sz w:val="28"/>
          <w:szCs w:val="28"/>
        </w:rPr>
        <w:t>заверенные зае</w:t>
      </w:r>
      <w:r w:rsidRPr="00133156">
        <w:rPr>
          <w:rFonts w:ascii="Times New Roman" w:hAnsi="Times New Roman"/>
          <w:sz w:val="28"/>
          <w:szCs w:val="28"/>
        </w:rPr>
        <w:t>м</w:t>
      </w:r>
      <w:r w:rsidRPr="00133156">
        <w:rPr>
          <w:rFonts w:ascii="Times New Roman" w:hAnsi="Times New Roman"/>
          <w:sz w:val="28"/>
          <w:szCs w:val="28"/>
        </w:rPr>
        <w:t>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>копи</w:t>
      </w:r>
      <w:r>
        <w:rPr>
          <w:rFonts w:ascii="Times New Roman" w:hAnsi="Times New Roman"/>
          <w:sz w:val="28"/>
          <w:szCs w:val="28"/>
        </w:rPr>
        <w:t>и</w:t>
      </w:r>
      <w:r w:rsidRPr="00133156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ов</w:t>
      </w:r>
      <w:r w:rsidRPr="00133156">
        <w:rPr>
          <w:rFonts w:ascii="Times New Roman" w:hAnsi="Times New Roman"/>
          <w:sz w:val="28"/>
          <w:szCs w:val="28"/>
        </w:rPr>
        <w:t xml:space="preserve"> страхования</w:t>
      </w:r>
      <w:r>
        <w:rPr>
          <w:rFonts w:ascii="Times New Roman" w:hAnsi="Times New Roman"/>
          <w:sz w:val="28"/>
          <w:szCs w:val="28"/>
        </w:rPr>
        <w:t xml:space="preserve"> с приложением платежных поручений на уплату страховых взносов</w:t>
      </w:r>
      <w:r w:rsidRPr="00133156">
        <w:rPr>
          <w:rFonts w:ascii="Times New Roman" w:hAnsi="Times New Roman"/>
          <w:sz w:val="28"/>
          <w:szCs w:val="28"/>
        </w:rPr>
        <w:t>, 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заемщиком.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приобретения за иностранную валюту товаров дополнительно представляются следующие документы: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крытие аккредитива на оплату товаров,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 По инвестиционным кредитам (займам), полученным на строительс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во, реконструкцию, модернизацию хранилищ картофеля, овощей и фруктов, 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пличных комплексов по производству плодоовощной продукции в закрытом грунте, предприятий мукомольно-крупяной, хлебопекарной и масложировой промышленности, сахарных заводов, мощностей по переработке плодоово</w:t>
      </w:r>
      <w:r>
        <w:rPr>
          <w:rFonts w:ascii="Times New Roman" w:hAnsi="Times New Roman"/>
          <w:sz w:val="28"/>
          <w:szCs w:val="28"/>
          <w:lang w:eastAsia="ru-RU"/>
        </w:rPr>
        <w:t>щ</w:t>
      </w:r>
      <w:r>
        <w:rPr>
          <w:rFonts w:ascii="Times New Roman" w:hAnsi="Times New Roman"/>
          <w:sz w:val="28"/>
          <w:szCs w:val="28"/>
          <w:lang w:eastAsia="ru-RU"/>
        </w:rPr>
        <w:t>ной, ягодной продукции, винограда и картофеля, объектов по переработке льна и льноволокна, комплексов по подготовке семян сельскохозяйственных раст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ний, заводов по производству дражированных семян сахарной свеклы, стро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тельство объектов по глубокой переработке высокопротеиновых сельскохозя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>
        <w:rPr>
          <w:rFonts w:ascii="Times New Roman" w:hAnsi="Times New Roman"/>
          <w:sz w:val="28"/>
          <w:szCs w:val="28"/>
          <w:lang w:eastAsia="ru-RU"/>
        </w:rPr>
        <w:t>ственных культур, мощностей для подработки, хранения и перевалки зерновых и масличных культур, строительство и реконструкцию прививочных компле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сов для многолетних насаждений (в том числе виноградников), холодильников для хранения столового винограда, строительство, реконструкцию, модерниз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цию и восстановление мелиоративных систем, строительство, реконструкцию и модернизацию комплексов (ферм), объектов животноводства, мясохладобоен, пунктов по приемке, первичной переработке сельскохозяйственных животных и молока (включая холодильную обработку и хранение мясной и молочной продукции), предприятий по производству цельномолочной продукции, сыров и сливочного масла, цехов и участков по переработке и сушке сыворотки, на строительство и реконструкцию комбикормовых предприятий и цехов, стро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тельство, реконструкцию и модернизацию комплексов (ферм), объектов для мясного скотоводства, мясохладобоен, пунктов по приемке, первичной перер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ботке, включая холодильную обработку и хранение мясной продукции, а также на создание логистических центров в животноводстве и растениеводстве</w:t>
      </w:r>
      <w:bookmarkStart w:id="1" w:name="_GoBack"/>
      <w:bookmarkEnd w:id="1"/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133156">
        <w:rPr>
          <w:rFonts w:ascii="Times New Roman" w:hAnsi="Times New Roman"/>
          <w:sz w:val="28"/>
          <w:szCs w:val="28"/>
        </w:rPr>
        <w:t>изнес-резюме инвестиционного проекта с указанием сроков ввода об</w:t>
      </w:r>
      <w:r w:rsidRPr="00133156">
        <w:rPr>
          <w:rFonts w:ascii="Times New Roman" w:hAnsi="Times New Roman"/>
          <w:sz w:val="28"/>
          <w:szCs w:val="28"/>
        </w:rPr>
        <w:t>ъ</w:t>
      </w:r>
      <w:r w:rsidRPr="00133156">
        <w:rPr>
          <w:rFonts w:ascii="Times New Roman" w:hAnsi="Times New Roman"/>
          <w:sz w:val="28"/>
          <w:szCs w:val="28"/>
        </w:rPr>
        <w:t>екта в эксплуатацию</w:t>
      </w:r>
      <w:r>
        <w:rPr>
          <w:rFonts w:ascii="Times New Roman" w:hAnsi="Times New Roman"/>
          <w:sz w:val="28"/>
          <w:szCs w:val="28"/>
        </w:rPr>
        <w:t>;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33156">
        <w:rPr>
          <w:rFonts w:ascii="Times New Roman" w:hAnsi="Times New Roman"/>
          <w:sz w:val="28"/>
          <w:szCs w:val="28"/>
        </w:rPr>
        <w:t>опия титульного списка стройки, заверенная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с</w:t>
      </w:r>
      <w:r w:rsidRPr="00133156">
        <w:rPr>
          <w:rFonts w:ascii="Times New Roman" w:hAnsi="Times New Roman"/>
          <w:sz w:val="28"/>
          <w:szCs w:val="28"/>
        </w:rPr>
        <w:t>водн</w:t>
      </w:r>
      <w:r>
        <w:rPr>
          <w:rFonts w:ascii="Times New Roman" w:hAnsi="Times New Roman"/>
          <w:sz w:val="28"/>
          <w:szCs w:val="28"/>
        </w:rPr>
        <w:t>ого</w:t>
      </w:r>
      <w:r w:rsidRPr="00133156">
        <w:rPr>
          <w:rFonts w:ascii="Times New Roman" w:hAnsi="Times New Roman"/>
          <w:sz w:val="28"/>
          <w:szCs w:val="28"/>
        </w:rPr>
        <w:t xml:space="preserve"> сметн</w:t>
      </w:r>
      <w:r>
        <w:rPr>
          <w:rFonts w:ascii="Times New Roman" w:hAnsi="Times New Roman"/>
          <w:sz w:val="28"/>
          <w:szCs w:val="28"/>
        </w:rPr>
        <w:t>ого</w:t>
      </w:r>
      <w:r w:rsidRPr="00133156">
        <w:rPr>
          <w:rFonts w:ascii="Times New Roman" w:hAnsi="Times New Roman"/>
          <w:sz w:val="28"/>
          <w:szCs w:val="28"/>
        </w:rPr>
        <w:t xml:space="preserve"> расчет</w:t>
      </w:r>
      <w:r>
        <w:rPr>
          <w:rFonts w:ascii="Times New Roman" w:hAnsi="Times New Roman"/>
          <w:sz w:val="28"/>
          <w:szCs w:val="28"/>
        </w:rPr>
        <w:t>а на строительство и (или) реконстру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цию и (или) модернизацию</w:t>
      </w:r>
      <w:r w:rsidRPr="00133156">
        <w:rPr>
          <w:rFonts w:ascii="Times New Roman" w:hAnsi="Times New Roman"/>
          <w:sz w:val="28"/>
          <w:szCs w:val="28"/>
        </w:rPr>
        <w:t>, заверенн</w:t>
      </w:r>
      <w:r>
        <w:rPr>
          <w:rFonts w:ascii="Times New Roman" w:hAnsi="Times New Roman"/>
          <w:sz w:val="28"/>
          <w:szCs w:val="28"/>
        </w:rPr>
        <w:t>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на поставку технологического оборудования, на 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>полнение подрядных работ, прочих работ (проектные работы, экспертиза, те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>
        <w:rPr>
          <w:rFonts w:ascii="Times New Roman" w:hAnsi="Times New Roman"/>
          <w:sz w:val="28"/>
          <w:szCs w:val="28"/>
          <w:lang w:eastAsia="ru-RU"/>
        </w:rPr>
        <w:t>нический надзор) с приложением копий графиков выполнения строительно-монтажных работ, платежных поручений, подтверждающих оплату по догов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рам, заверенные заемщиком;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товарных накладных на получение технологического оборудов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ния,заверенные заемщиком;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актов о приемке-передаче оборудования в </w:t>
      </w:r>
      <w:r w:rsidRPr="00A95A62">
        <w:rPr>
          <w:rFonts w:ascii="Times New Roman" w:hAnsi="Times New Roman"/>
          <w:sz w:val="28"/>
          <w:szCs w:val="28"/>
          <w:lang w:eastAsia="ru-RU"/>
        </w:rPr>
        <w:t xml:space="preserve">монтаж по </w:t>
      </w:r>
      <w:hyperlink r:id="rId23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>форме № ОС-15</w:t>
        </w:r>
      </w:hyperlink>
      <w:hyperlink r:id="rId24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>*</w:t>
        </w:r>
      </w:hyperlink>
      <w:r>
        <w:rPr>
          <w:rFonts w:ascii="Times New Roman" w:hAnsi="Times New Roman"/>
          <w:sz w:val="28"/>
          <w:szCs w:val="28"/>
          <w:lang w:eastAsia="ru-RU"/>
        </w:rPr>
        <w:t>*,заверенные заемщиком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52DE">
        <w:rPr>
          <w:rFonts w:ascii="Times New Roman" w:hAnsi="Times New Roman"/>
          <w:sz w:val="28"/>
          <w:szCs w:val="28"/>
        </w:rPr>
        <w:t xml:space="preserve">реестр актов выполненных работ (№ КС-2) (в случае выполнения работ подрядным способом) по </w:t>
      </w:r>
      <w:hyperlink w:anchor="Par2489" w:history="1">
        <w:r w:rsidRPr="009552D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форме</w:t>
        </w:r>
      </w:hyperlink>
      <w:r w:rsidRPr="009552DE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, утверждаемой министерством сельского х</w:t>
      </w:r>
      <w:r w:rsidRPr="009552DE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о</w:t>
      </w:r>
      <w:r w:rsidRPr="009552DE"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зяйства и перерабатывающей</w:t>
      </w:r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 xml:space="preserve"> промышленности Краснодарского края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5A62">
        <w:rPr>
          <w:rFonts w:ascii="Times New Roman" w:hAnsi="Times New Roman"/>
          <w:sz w:val="28"/>
          <w:szCs w:val="28"/>
          <w:lang w:eastAsia="ru-RU"/>
        </w:rPr>
        <w:t xml:space="preserve">копии справок о стоимости выполненных работ и затрат по </w:t>
      </w:r>
      <w:hyperlink r:id="rId25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 xml:space="preserve">        №</w:t>
        </w:r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 КС-3</w:t>
        </w:r>
      </w:hyperlink>
      <w:r>
        <w:rPr>
          <w:rFonts w:ascii="Times New Roman" w:hAnsi="Times New Roman"/>
          <w:sz w:val="28"/>
          <w:szCs w:val="28"/>
          <w:lang w:eastAsia="ru-RU"/>
        </w:rPr>
        <w:t>**</w:t>
      </w:r>
      <w:r w:rsidRPr="00A95A62">
        <w:rPr>
          <w:rFonts w:ascii="Times New Roman" w:hAnsi="Times New Roman"/>
          <w:sz w:val="28"/>
          <w:szCs w:val="28"/>
          <w:lang w:eastAsia="ru-RU"/>
        </w:rPr>
        <w:t>, заверенные заемщик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5A62">
        <w:rPr>
          <w:rFonts w:ascii="Times New Roman" w:hAnsi="Times New Roman"/>
          <w:sz w:val="28"/>
          <w:szCs w:val="28"/>
          <w:lang w:eastAsia="ru-RU"/>
        </w:rPr>
        <w:t xml:space="preserve">копии актов о приемке-передаче здания (сооружения) по </w:t>
      </w:r>
      <w:hyperlink r:id="rId26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 xml:space="preserve">             №</w:t>
        </w:r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 ОС-1а</w:t>
        </w:r>
      </w:hyperlink>
      <w:r>
        <w:rPr>
          <w:rFonts w:ascii="Times New Roman" w:hAnsi="Times New Roman"/>
          <w:sz w:val="28"/>
          <w:szCs w:val="28"/>
          <w:lang w:eastAsia="ru-RU"/>
        </w:rPr>
        <w:t>**</w:t>
      </w:r>
      <w:r w:rsidRPr="00A95A62">
        <w:rPr>
          <w:rFonts w:ascii="Times New Roman" w:hAnsi="Times New Roman"/>
          <w:sz w:val="28"/>
          <w:szCs w:val="28"/>
          <w:lang w:eastAsia="ru-RU"/>
        </w:rPr>
        <w:t xml:space="preserve"> и (или) актов приема-сдачи реконструированных, модернизирова</w:t>
      </w:r>
      <w:r w:rsidRPr="00A95A62">
        <w:rPr>
          <w:rFonts w:ascii="Times New Roman" w:hAnsi="Times New Roman"/>
          <w:sz w:val="28"/>
          <w:szCs w:val="28"/>
          <w:lang w:eastAsia="ru-RU"/>
        </w:rPr>
        <w:t>н</w:t>
      </w:r>
      <w:r w:rsidRPr="00A95A62">
        <w:rPr>
          <w:rFonts w:ascii="Times New Roman" w:hAnsi="Times New Roman"/>
          <w:sz w:val="28"/>
          <w:szCs w:val="28"/>
          <w:lang w:eastAsia="ru-RU"/>
        </w:rPr>
        <w:t xml:space="preserve">ных объектов основных средств по </w:t>
      </w:r>
      <w:hyperlink r:id="rId27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 ОС-3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**, </w:t>
      </w:r>
      <w:r w:rsidRPr="00A95A62">
        <w:rPr>
          <w:rFonts w:ascii="Times New Roman" w:hAnsi="Times New Roman"/>
          <w:sz w:val="28"/>
          <w:szCs w:val="28"/>
          <w:lang w:eastAsia="ru-RU"/>
        </w:rPr>
        <w:t>заверенные заемщ</w:t>
      </w:r>
      <w:r w:rsidRPr="00A95A62">
        <w:rPr>
          <w:rFonts w:ascii="Times New Roman" w:hAnsi="Times New Roman"/>
          <w:sz w:val="28"/>
          <w:szCs w:val="28"/>
          <w:lang w:eastAsia="ru-RU"/>
        </w:rPr>
        <w:t>и</w:t>
      </w:r>
      <w:r w:rsidRPr="00A95A6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D73CCE">
        <w:rPr>
          <w:rFonts w:ascii="Times New Roman" w:hAnsi="Times New Roman"/>
          <w:sz w:val="28"/>
          <w:szCs w:val="28"/>
          <w:lang w:eastAsia="ru-RU"/>
        </w:rPr>
        <w:t>(представляется по окончании строительства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</w:t>
      </w:r>
      <w:r>
        <w:rPr>
          <w:rFonts w:ascii="Times New Roman" w:hAnsi="Times New Roman"/>
          <w:sz w:val="28"/>
          <w:szCs w:val="28"/>
        </w:rPr>
        <w:t>реконструкцию или 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дернизацию</w:t>
      </w:r>
      <w:r w:rsidRPr="00D73CCE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оплаты заемщиком строительных материалов дополнительно представляются следующие документы:</w:t>
      </w:r>
    </w:p>
    <w:p w:rsidR="00145BEA" w:rsidRPr="00D73CCE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CCE">
        <w:rPr>
          <w:rFonts w:ascii="Times New Roman" w:hAnsi="Times New Roman"/>
          <w:sz w:val="28"/>
          <w:szCs w:val="28"/>
          <w:lang w:eastAsia="ru-RU"/>
        </w:rPr>
        <w:t>копии договоров на поставку строительных материалов с приложением копий платежных поручений, подтверждающих оплату по договорам, накла</w:t>
      </w:r>
      <w:r w:rsidRPr="00D73CCE">
        <w:rPr>
          <w:rFonts w:ascii="Times New Roman" w:hAnsi="Times New Roman"/>
          <w:sz w:val="28"/>
          <w:szCs w:val="28"/>
          <w:lang w:eastAsia="ru-RU"/>
        </w:rPr>
        <w:t>д</w:t>
      </w:r>
      <w:r w:rsidRPr="00D73CCE">
        <w:rPr>
          <w:rFonts w:ascii="Times New Roman" w:hAnsi="Times New Roman"/>
          <w:sz w:val="28"/>
          <w:szCs w:val="28"/>
          <w:lang w:eastAsia="ru-RU"/>
        </w:rPr>
        <w:t>ных на получение заемщиком строительных материалов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95A62">
        <w:rPr>
          <w:rFonts w:ascii="Times New Roman" w:hAnsi="Times New Roman"/>
          <w:sz w:val="28"/>
          <w:szCs w:val="28"/>
          <w:lang w:eastAsia="ru-RU"/>
        </w:rPr>
        <w:t>заверенные заемщ</w:t>
      </w:r>
      <w:r w:rsidRPr="00A95A62">
        <w:rPr>
          <w:rFonts w:ascii="Times New Roman" w:hAnsi="Times New Roman"/>
          <w:sz w:val="28"/>
          <w:szCs w:val="28"/>
          <w:lang w:eastAsia="ru-RU"/>
        </w:rPr>
        <w:t>и</w:t>
      </w:r>
      <w:r w:rsidRPr="00A95A6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D73CCE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D73CCE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CCE">
        <w:rPr>
          <w:rFonts w:ascii="Times New Roman" w:hAnsi="Times New Roman"/>
          <w:sz w:val="28"/>
          <w:szCs w:val="28"/>
          <w:lang w:eastAsia="ru-RU"/>
        </w:rPr>
        <w:t xml:space="preserve">копии документов на передачу подрядчикам строительных материалов для включения их стоимости в </w:t>
      </w:r>
      <w:hyperlink r:id="rId28" w:history="1">
        <w:r w:rsidRPr="00D73CCE">
          <w:rPr>
            <w:rFonts w:ascii="Times New Roman" w:hAnsi="Times New Roman"/>
            <w:sz w:val="28"/>
            <w:szCs w:val="28"/>
            <w:lang w:eastAsia="ru-RU"/>
          </w:rPr>
          <w:t>форму</w:t>
        </w:r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D73CCE">
          <w:rPr>
            <w:rFonts w:ascii="Times New Roman" w:hAnsi="Times New Roman"/>
            <w:sz w:val="28"/>
            <w:szCs w:val="28"/>
            <w:lang w:eastAsia="ru-RU"/>
          </w:rPr>
          <w:t xml:space="preserve"> КС-3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**, </w:t>
      </w:r>
      <w:r w:rsidRPr="00A95A62">
        <w:rPr>
          <w:rFonts w:ascii="Times New Roman" w:hAnsi="Times New Roman"/>
          <w:sz w:val="28"/>
          <w:szCs w:val="28"/>
          <w:lang w:eastAsia="ru-RU"/>
        </w:rPr>
        <w:t>заверенные заемщик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D73CCE"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проведения работ хозяйственным способом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приказов заемщика о назначении ответственных лиц </w:t>
      </w:r>
      <w:r w:rsidRPr="002D50FE">
        <w:rPr>
          <w:rFonts w:ascii="Times New Roman" w:hAnsi="Times New Roman"/>
          <w:sz w:val="28"/>
          <w:szCs w:val="28"/>
        </w:rPr>
        <w:t>при пров</w:t>
      </w:r>
      <w:r w:rsidRPr="002D50FE">
        <w:rPr>
          <w:rFonts w:ascii="Times New Roman" w:hAnsi="Times New Roman"/>
          <w:sz w:val="28"/>
          <w:szCs w:val="28"/>
        </w:rPr>
        <w:t>е</w:t>
      </w:r>
      <w:r w:rsidRPr="002D50FE">
        <w:rPr>
          <w:rFonts w:ascii="Times New Roman" w:hAnsi="Times New Roman"/>
          <w:sz w:val="28"/>
          <w:szCs w:val="28"/>
        </w:rPr>
        <w:t>дении работ хозяйственным способом, 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52DE">
        <w:rPr>
          <w:rFonts w:ascii="Times New Roman" w:hAnsi="Times New Roman"/>
          <w:sz w:val="28"/>
          <w:szCs w:val="28"/>
        </w:rPr>
        <w:t>реестр актов выполненных работ (№ КС-2) (в случае выполнения работ хозяйственным способом)по</w:t>
      </w:r>
      <w:hyperlink w:anchor="Par2489" w:history="1">
        <w:r w:rsidRPr="002D50F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форме</w:t>
        </w:r>
      </w:hyperlink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, утверждаемой министерством сельского хозяйства и перерабатывающей промышленности Краснодарского края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платежных поручений, подтверждающих оплату строительных материалов, работ и услуг юридических и физических лиц, </w:t>
      </w:r>
      <w:r w:rsidRPr="002D50FE">
        <w:rPr>
          <w:rFonts w:ascii="Times New Roman" w:hAnsi="Times New Roman"/>
          <w:sz w:val="28"/>
          <w:szCs w:val="28"/>
        </w:rPr>
        <w:t>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заемщ</w:t>
      </w:r>
      <w:r w:rsidRPr="002D50FE">
        <w:rPr>
          <w:rFonts w:ascii="Times New Roman" w:hAnsi="Times New Roman"/>
          <w:sz w:val="28"/>
          <w:szCs w:val="28"/>
        </w:rPr>
        <w:t>и</w:t>
      </w:r>
      <w:r w:rsidRPr="002D50FE">
        <w:rPr>
          <w:rFonts w:ascii="Times New Roman" w:hAnsi="Times New Roman"/>
          <w:sz w:val="28"/>
          <w:szCs w:val="28"/>
        </w:rPr>
        <w:t>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технологического об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рудования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технологического оборудования, </w:t>
      </w:r>
      <w:r w:rsidRPr="002D50FE">
        <w:rPr>
          <w:rFonts w:ascii="Times New Roman" w:hAnsi="Times New Roman"/>
          <w:sz w:val="28"/>
          <w:szCs w:val="28"/>
        </w:rPr>
        <w:t>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</w:t>
      </w:r>
      <w:r w:rsidRPr="002D50FE">
        <w:rPr>
          <w:rFonts w:ascii="Times New Roman" w:hAnsi="Times New Roman"/>
          <w:sz w:val="28"/>
          <w:szCs w:val="28"/>
        </w:rPr>
        <w:t>а</w:t>
      </w:r>
      <w:r w:rsidRPr="002D50FE">
        <w:rPr>
          <w:rFonts w:ascii="Times New Roman" w:hAnsi="Times New Roman"/>
          <w:sz w:val="28"/>
          <w:szCs w:val="28"/>
        </w:rPr>
        <w:t>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  <w:lang w:eastAsia="ru-RU"/>
        </w:rPr>
        <w:t>По инвестиционным кредитам (займам), полученным на приобретение племенной продукции (материала) крупного рогатого скота мясных пород, приобретение племенной продукции (далее – продукция):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договоров поставки продукции с приложением копий платежных поручений, подтверждающих оплату по договорам, </w:t>
      </w:r>
      <w:r w:rsidRPr="00133156">
        <w:rPr>
          <w:rFonts w:ascii="Times New Roman" w:hAnsi="Times New Roman"/>
          <w:sz w:val="28"/>
          <w:szCs w:val="28"/>
        </w:rPr>
        <w:t>актов приемки-передачи продукции и (или) товарных накладных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заверенн</w:t>
      </w:r>
      <w:r>
        <w:rPr>
          <w:rFonts w:ascii="Times New Roman" w:hAnsi="Times New Roman"/>
          <w:sz w:val="28"/>
          <w:szCs w:val="28"/>
        </w:rPr>
        <w:t>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копииплеменных свидетельств, </w:t>
      </w:r>
      <w:r w:rsidRPr="00133156">
        <w:rPr>
          <w:rFonts w:ascii="Times New Roman" w:hAnsi="Times New Roman"/>
          <w:sz w:val="28"/>
          <w:szCs w:val="28"/>
        </w:rPr>
        <w:t>заверенн</w:t>
      </w:r>
      <w:r>
        <w:rPr>
          <w:rFonts w:ascii="Times New Roman" w:hAnsi="Times New Roman"/>
          <w:sz w:val="28"/>
          <w:szCs w:val="28"/>
        </w:rPr>
        <w:t>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продукции дополн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тельно представляются следующие документы: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крытие аккредитива на оплату продукции,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10. По инвестиционным кредитам (займам), полученным на закладку и уход за многолетними насаждениями, включая виноградники: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поставки посадочного материала и (или) материалов для установки шпалеры с приложением копий платежных поручений, подтве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 xml:space="preserve">ждающих оплату по договорам, </w:t>
      </w:r>
      <w:r w:rsidRPr="00133156">
        <w:rPr>
          <w:rFonts w:ascii="Times New Roman" w:hAnsi="Times New Roman"/>
          <w:sz w:val="28"/>
          <w:szCs w:val="28"/>
        </w:rPr>
        <w:t>копии товарных накладных</w:t>
      </w:r>
      <w:r>
        <w:rPr>
          <w:rFonts w:ascii="Times New Roman" w:hAnsi="Times New Roman"/>
          <w:sz w:val="28"/>
          <w:szCs w:val="28"/>
        </w:rPr>
        <w:t>,</w:t>
      </w:r>
      <w:r w:rsidRPr="00133156">
        <w:rPr>
          <w:rFonts w:ascii="Times New Roman" w:hAnsi="Times New Roman"/>
          <w:sz w:val="28"/>
          <w:szCs w:val="28"/>
        </w:rPr>
        <w:t xml:space="preserve"> 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</w:t>
      </w:r>
      <w:r w:rsidRPr="00133156">
        <w:rPr>
          <w:rFonts w:ascii="Times New Roman" w:hAnsi="Times New Roman"/>
          <w:sz w:val="28"/>
          <w:szCs w:val="28"/>
        </w:rPr>
        <w:t>м</w:t>
      </w:r>
      <w:r w:rsidRPr="00133156">
        <w:rPr>
          <w:rFonts w:ascii="Times New Roman" w:hAnsi="Times New Roman"/>
          <w:sz w:val="28"/>
          <w:szCs w:val="28"/>
        </w:rPr>
        <w:t>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324">
        <w:rPr>
          <w:rFonts w:ascii="Times New Roman" w:hAnsi="Times New Roman"/>
          <w:sz w:val="28"/>
          <w:szCs w:val="28"/>
        </w:rPr>
        <w:t xml:space="preserve">копии актов расхода семян и посадочного материала по </w:t>
      </w:r>
      <w:hyperlink r:id="rId29" w:history="1">
        <w:r w:rsidRPr="003B032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форме № СП-13</w:t>
        </w:r>
      </w:hyperlink>
      <w:r w:rsidRPr="003B0324">
        <w:rPr>
          <w:rFonts w:ascii="Times New Roman" w:hAnsi="Times New Roman"/>
          <w:sz w:val="28"/>
          <w:szCs w:val="28"/>
        </w:rPr>
        <w:t>, утвержденной постановление</w:t>
      </w:r>
      <w:r>
        <w:rPr>
          <w:rFonts w:ascii="Times New Roman" w:hAnsi="Times New Roman"/>
          <w:sz w:val="28"/>
          <w:szCs w:val="28"/>
        </w:rPr>
        <w:t>м Государственного комитета Российской Фед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рации по статистике </w:t>
      </w:r>
      <w:r w:rsidRPr="003B0324">
        <w:rPr>
          <w:rFonts w:ascii="Times New Roman" w:hAnsi="Times New Roman"/>
          <w:sz w:val="28"/>
          <w:szCs w:val="28"/>
        </w:rPr>
        <w:t>от 29 сентября 1997 г</w:t>
      </w:r>
      <w:r>
        <w:rPr>
          <w:rFonts w:ascii="Times New Roman" w:hAnsi="Times New Roman"/>
          <w:sz w:val="28"/>
          <w:szCs w:val="28"/>
        </w:rPr>
        <w:t xml:space="preserve">ода № 68, </w:t>
      </w:r>
      <w:r w:rsidRPr="002D50FE">
        <w:rPr>
          <w:rFonts w:ascii="Times New Roman" w:hAnsi="Times New Roman"/>
          <w:sz w:val="28"/>
          <w:szCs w:val="28"/>
        </w:rPr>
        <w:t>заверенные заемщ</w:t>
      </w:r>
      <w:r w:rsidRPr="00133156">
        <w:rPr>
          <w:rFonts w:ascii="Times New Roman" w:hAnsi="Times New Roman"/>
          <w:sz w:val="28"/>
          <w:szCs w:val="28"/>
        </w:rPr>
        <w:t>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на выполнение работ с приложением актов приемки выполненных работ, платежных поручений, подтверждающих оплату по дог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ворам,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посадочного материала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посадочного материала,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>
        <w:rPr>
          <w:rFonts w:ascii="Times New Roman" w:hAnsi="Times New Roman"/>
          <w:sz w:val="28"/>
          <w:szCs w:val="28"/>
          <w:lang w:eastAsia="ru-RU"/>
        </w:rPr>
        <w:t>По инвестиционным кредитам (займам), полученным нацели разв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тия подотрасли растениеводства в соответствии с перечнем, утверждаемым Министерством сельского хозяйства Российской Федерации,а также на цели развития подотрасли животноводства в соответствии с перечнем, утвержда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мым Министерством сельского хозяйства Российской Федерации (далее – т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вар):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 xml:space="preserve">копии договоров </w:t>
      </w:r>
      <w:r>
        <w:rPr>
          <w:rFonts w:ascii="Times New Roman" w:hAnsi="Times New Roman"/>
          <w:sz w:val="28"/>
          <w:szCs w:val="28"/>
        </w:rPr>
        <w:t>поставки товара с приложением копий платежных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ручений, подтверждающих оплату по договорам</w:t>
      </w:r>
      <w:r w:rsidRPr="00133156">
        <w:rPr>
          <w:rFonts w:ascii="Times New Roman" w:hAnsi="Times New Roman"/>
          <w:sz w:val="28"/>
          <w:szCs w:val="28"/>
        </w:rPr>
        <w:t>, товарных накладных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</w:t>
      </w:r>
      <w:r w:rsidRPr="00133156">
        <w:rPr>
          <w:rFonts w:ascii="Times New Roman" w:hAnsi="Times New Roman"/>
          <w:sz w:val="28"/>
          <w:szCs w:val="28"/>
        </w:rPr>
        <w:t>е</w:t>
      </w:r>
      <w:r w:rsidRPr="00133156">
        <w:rPr>
          <w:rFonts w:ascii="Times New Roman" w:hAnsi="Times New Roman"/>
          <w:sz w:val="28"/>
          <w:szCs w:val="28"/>
        </w:rPr>
        <w:t>ренные заемщиком;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33156">
        <w:rPr>
          <w:rFonts w:ascii="Times New Roman" w:hAnsi="Times New Roman"/>
          <w:sz w:val="28"/>
          <w:szCs w:val="28"/>
        </w:rPr>
        <w:t>копии паспортов транспортных средств с отметкой о постановке на учет, заверенные заемщиком;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34A9">
        <w:rPr>
          <w:rFonts w:ascii="Times New Roman" w:hAnsi="Times New Roman"/>
          <w:sz w:val="28"/>
          <w:szCs w:val="28"/>
          <w:lang w:eastAsia="ru-RU"/>
        </w:rPr>
        <w:t xml:space="preserve">копии актов приемки-передачи оборудования по </w:t>
      </w:r>
      <w:hyperlink r:id="rId30" w:history="1">
        <w:r w:rsidRPr="005734A9">
          <w:rPr>
            <w:rFonts w:ascii="Times New Roman" w:hAnsi="Times New Roman"/>
            <w:sz w:val="28"/>
            <w:szCs w:val="28"/>
            <w:lang w:eastAsia="ru-RU"/>
          </w:rPr>
          <w:t xml:space="preserve">формам </w:t>
        </w:r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5734A9">
          <w:rPr>
            <w:rFonts w:ascii="Times New Roman" w:hAnsi="Times New Roman"/>
            <w:sz w:val="28"/>
            <w:szCs w:val="28"/>
            <w:lang w:eastAsia="ru-RU"/>
          </w:rPr>
          <w:t xml:space="preserve"> ОС-1</w:t>
        </w:r>
      </w:hyperlink>
      <w:hyperlink r:id="rId31" w:history="1">
        <w:r w:rsidRPr="005734A9">
          <w:rPr>
            <w:rFonts w:ascii="Times New Roman" w:hAnsi="Times New Roman"/>
            <w:sz w:val="28"/>
            <w:szCs w:val="28"/>
            <w:lang w:eastAsia="ru-RU"/>
          </w:rPr>
          <w:t>**</w:t>
        </w:r>
      </w:hyperlink>
      <w:r w:rsidRPr="005734A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     №</w:t>
      </w:r>
      <w:hyperlink r:id="rId32" w:history="1">
        <w:r w:rsidRPr="005734A9">
          <w:rPr>
            <w:rFonts w:ascii="Times New Roman" w:hAnsi="Times New Roman"/>
            <w:sz w:val="28"/>
            <w:szCs w:val="28"/>
            <w:lang w:eastAsia="ru-RU"/>
          </w:rPr>
          <w:t xml:space="preserve"> ОС-1б</w:t>
        </w:r>
      </w:hyperlink>
      <w:hyperlink r:id="rId33" w:history="1">
        <w:r w:rsidRPr="005734A9">
          <w:rPr>
            <w:rFonts w:ascii="Times New Roman" w:hAnsi="Times New Roman"/>
            <w:sz w:val="28"/>
            <w:szCs w:val="28"/>
            <w:lang w:eastAsia="ru-RU"/>
          </w:rPr>
          <w:t>**</w:t>
        </w:r>
      </w:hyperlink>
      <w:r w:rsidRPr="005734A9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34" w:history="1"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5734A9">
          <w:rPr>
            <w:rFonts w:ascii="Times New Roman" w:hAnsi="Times New Roman"/>
            <w:sz w:val="28"/>
            <w:szCs w:val="28"/>
            <w:lang w:eastAsia="ru-RU"/>
          </w:rPr>
          <w:t>ОС-15</w:t>
        </w:r>
      </w:hyperlink>
      <w:hyperlink r:id="rId35" w:history="1">
        <w:r w:rsidRPr="005734A9">
          <w:rPr>
            <w:rFonts w:ascii="Times New Roman" w:hAnsi="Times New Roman"/>
            <w:sz w:val="28"/>
            <w:szCs w:val="28"/>
            <w:lang w:eastAsia="ru-RU"/>
          </w:rPr>
          <w:t>**</w:t>
        </w:r>
      </w:hyperlink>
      <w:r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</w:rPr>
        <w:t xml:space="preserve"> заверенные заемщиком (за исключением приобретения </w:t>
      </w:r>
      <w:r>
        <w:rPr>
          <w:rFonts w:ascii="Times New Roman" w:hAnsi="Times New Roman"/>
          <w:sz w:val="28"/>
          <w:szCs w:val="28"/>
          <w:lang w:eastAsia="ru-RU"/>
        </w:rPr>
        <w:t>товарного ремонтного молодняка крупного рогатого скота мясных пород для формирования собственного маточного стада</w:t>
      </w:r>
      <w:r>
        <w:rPr>
          <w:rFonts w:ascii="Times New Roman" w:hAnsi="Times New Roman"/>
          <w:sz w:val="28"/>
          <w:szCs w:val="28"/>
        </w:rPr>
        <w:t>)</w:t>
      </w:r>
      <w:r w:rsidRPr="00133156"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оборудования дополн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тельно представляются следующие документы: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крытие аккредитива на оплату оборудование,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145BEA" w:rsidRDefault="00145BEA" w:rsidP="00E923DE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>. По кредитным договорам (договорам займа),</w:t>
      </w:r>
    </w:p>
    <w:p w:rsidR="00145BEA" w:rsidRPr="004C3A6C" w:rsidRDefault="00145BEA" w:rsidP="006E25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заключенным с 1 января 2015 года</w:t>
      </w:r>
    </w:p>
    <w:p w:rsidR="00145BEA" w:rsidRDefault="00145BEA" w:rsidP="001A43E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12. По инвестиционным кредитам (займам), полученным на строител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ство, реконструкцию и модернизацию объектов по производству биотехнол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гической продукции в растениеводстве (диагностические наборы для выявл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ния возбудителей заболеваний растений), в животноводстве и кормопроизво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>стве (биодобавки для улучшения качества кормов (аминокислоты, кормовой белок, ферменты, витамины, пробиотики), в пищевой и перерабатывающей промышленности (крахмалы и глюкозно-фруктовые сиропы, ферменты и ми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роорганизмы для молочных, масложировых, мясоперерабатывающих прои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>
        <w:rPr>
          <w:rFonts w:ascii="Times New Roman" w:hAnsi="Times New Roman"/>
          <w:sz w:val="28"/>
          <w:szCs w:val="28"/>
          <w:lang w:eastAsia="ru-RU"/>
        </w:rPr>
        <w:t>водств, органические кислоты (лимонная, молочная и уксусная), продукты гл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бокой переработки пищевого сырья, биотопливо):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133156">
        <w:rPr>
          <w:rFonts w:ascii="Times New Roman" w:hAnsi="Times New Roman"/>
          <w:sz w:val="28"/>
          <w:szCs w:val="28"/>
        </w:rPr>
        <w:t>изнес-резюме инвестиционного проекта с указанием сроков ввода об</w:t>
      </w:r>
      <w:r w:rsidRPr="00133156">
        <w:rPr>
          <w:rFonts w:ascii="Times New Roman" w:hAnsi="Times New Roman"/>
          <w:sz w:val="28"/>
          <w:szCs w:val="28"/>
        </w:rPr>
        <w:t>ъ</w:t>
      </w:r>
      <w:r w:rsidRPr="00133156">
        <w:rPr>
          <w:rFonts w:ascii="Times New Roman" w:hAnsi="Times New Roman"/>
          <w:sz w:val="28"/>
          <w:szCs w:val="28"/>
        </w:rPr>
        <w:t>екта в эксплуатацию</w:t>
      </w:r>
      <w:r>
        <w:rPr>
          <w:rFonts w:ascii="Times New Roman" w:hAnsi="Times New Roman"/>
          <w:sz w:val="28"/>
          <w:szCs w:val="28"/>
        </w:rPr>
        <w:t>;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133156">
        <w:rPr>
          <w:rFonts w:ascii="Times New Roman" w:hAnsi="Times New Roman"/>
          <w:sz w:val="28"/>
          <w:szCs w:val="28"/>
        </w:rPr>
        <w:t>опия титульного списка стройки, заверенная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Pr="00133156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с</w:t>
      </w:r>
      <w:r w:rsidRPr="00133156">
        <w:rPr>
          <w:rFonts w:ascii="Times New Roman" w:hAnsi="Times New Roman"/>
          <w:sz w:val="28"/>
          <w:szCs w:val="28"/>
        </w:rPr>
        <w:t>водн</w:t>
      </w:r>
      <w:r>
        <w:rPr>
          <w:rFonts w:ascii="Times New Roman" w:hAnsi="Times New Roman"/>
          <w:sz w:val="28"/>
          <w:szCs w:val="28"/>
        </w:rPr>
        <w:t>ого</w:t>
      </w:r>
      <w:r w:rsidRPr="00133156">
        <w:rPr>
          <w:rFonts w:ascii="Times New Roman" w:hAnsi="Times New Roman"/>
          <w:sz w:val="28"/>
          <w:szCs w:val="28"/>
        </w:rPr>
        <w:t xml:space="preserve"> сметн</w:t>
      </w:r>
      <w:r>
        <w:rPr>
          <w:rFonts w:ascii="Times New Roman" w:hAnsi="Times New Roman"/>
          <w:sz w:val="28"/>
          <w:szCs w:val="28"/>
        </w:rPr>
        <w:t>ого</w:t>
      </w:r>
      <w:r w:rsidRPr="00133156">
        <w:rPr>
          <w:rFonts w:ascii="Times New Roman" w:hAnsi="Times New Roman"/>
          <w:sz w:val="28"/>
          <w:szCs w:val="28"/>
        </w:rPr>
        <w:t xml:space="preserve"> расчет</w:t>
      </w:r>
      <w:r>
        <w:rPr>
          <w:rFonts w:ascii="Times New Roman" w:hAnsi="Times New Roman"/>
          <w:sz w:val="28"/>
          <w:szCs w:val="28"/>
        </w:rPr>
        <w:t>а на строительство и (или) реконстру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цию и (или) модернизацию</w:t>
      </w:r>
      <w:r w:rsidRPr="00133156">
        <w:rPr>
          <w:rFonts w:ascii="Times New Roman" w:hAnsi="Times New Roman"/>
          <w:sz w:val="28"/>
          <w:szCs w:val="28"/>
        </w:rPr>
        <w:t>, заверенн</w:t>
      </w:r>
      <w:r>
        <w:rPr>
          <w:rFonts w:ascii="Times New Roman" w:hAnsi="Times New Roman"/>
          <w:sz w:val="28"/>
          <w:szCs w:val="28"/>
        </w:rPr>
        <w:t>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на поставку технологического оборудования, на в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>
        <w:rPr>
          <w:rFonts w:ascii="Times New Roman" w:hAnsi="Times New Roman"/>
          <w:sz w:val="28"/>
          <w:szCs w:val="28"/>
          <w:lang w:eastAsia="ru-RU"/>
        </w:rPr>
        <w:t>полнение подрядных работ, прочих работ (проектные работы, экспертиза, те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>
        <w:rPr>
          <w:rFonts w:ascii="Times New Roman" w:hAnsi="Times New Roman"/>
          <w:sz w:val="28"/>
          <w:szCs w:val="28"/>
          <w:lang w:eastAsia="ru-RU"/>
        </w:rPr>
        <w:t>нический надзор) с приложением копий графиков выполнения строительно-монтажных работ, платежных поручений, подтверждающих оплату по догов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рам, заверенные заемщиком;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товарных накладных на получение технологического оборудов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ния,заверенные заемщиком;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актов о приемке-передаче оборудования в </w:t>
      </w:r>
      <w:r w:rsidRPr="00A95A62">
        <w:rPr>
          <w:rFonts w:ascii="Times New Roman" w:hAnsi="Times New Roman"/>
          <w:sz w:val="28"/>
          <w:szCs w:val="28"/>
          <w:lang w:eastAsia="ru-RU"/>
        </w:rPr>
        <w:t xml:space="preserve">монтаж по </w:t>
      </w:r>
      <w:hyperlink r:id="rId36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>форме № ОС-15</w:t>
        </w:r>
      </w:hyperlink>
      <w:hyperlink r:id="rId37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>*</w:t>
        </w:r>
      </w:hyperlink>
      <w:r>
        <w:rPr>
          <w:rFonts w:ascii="Times New Roman" w:hAnsi="Times New Roman"/>
          <w:sz w:val="28"/>
          <w:szCs w:val="28"/>
          <w:lang w:eastAsia="ru-RU"/>
        </w:rPr>
        <w:t>*, заверенные заемщиком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5A62">
        <w:rPr>
          <w:rFonts w:ascii="Times New Roman" w:hAnsi="Times New Roman"/>
          <w:sz w:val="28"/>
          <w:szCs w:val="28"/>
        </w:rPr>
        <w:t>реестры</w:t>
      </w:r>
      <w:r w:rsidRPr="00A95A62">
        <w:rPr>
          <w:rFonts w:ascii="Times New Roman" w:hAnsi="Times New Roman"/>
          <w:sz w:val="28"/>
          <w:szCs w:val="28"/>
          <w:lang w:eastAsia="ru-RU"/>
        </w:rPr>
        <w:t xml:space="preserve"> актов о приемке выполненных работ</w:t>
      </w:r>
      <w:r>
        <w:rPr>
          <w:rFonts w:ascii="Times New Roman" w:hAnsi="Times New Roman"/>
          <w:sz w:val="28"/>
          <w:szCs w:val="28"/>
          <w:lang w:eastAsia="ru-RU"/>
        </w:rPr>
        <w:t xml:space="preserve"> (</w:t>
      </w:r>
      <w:hyperlink r:id="rId38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>КС-2</w:t>
        </w:r>
      </w:hyperlink>
      <w:r>
        <w:rPr>
          <w:rFonts w:ascii="Times New Roman" w:hAnsi="Times New Roman"/>
          <w:sz w:val="28"/>
          <w:szCs w:val="28"/>
          <w:lang w:eastAsia="ru-RU"/>
        </w:rPr>
        <w:t>)</w:t>
      </w:r>
      <w:hyperlink r:id="rId39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>*</w:t>
        </w:r>
      </w:hyperlink>
      <w:r>
        <w:rPr>
          <w:rFonts w:ascii="Times New Roman" w:hAnsi="Times New Roman"/>
          <w:sz w:val="28"/>
          <w:szCs w:val="28"/>
          <w:lang w:eastAsia="ru-RU"/>
        </w:rPr>
        <w:t>*</w:t>
      </w:r>
      <w:r w:rsidRPr="002D50FE">
        <w:rPr>
          <w:rFonts w:ascii="Times New Roman" w:hAnsi="Times New Roman"/>
          <w:sz w:val="28"/>
          <w:szCs w:val="28"/>
        </w:rPr>
        <w:t xml:space="preserve">по </w:t>
      </w:r>
      <w:hyperlink w:anchor="Par2489" w:history="1">
        <w:r w:rsidRPr="002D50FE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форме</w:t>
        </w:r>
      </w:hyperlink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, утве</w:t>
      </w:r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р</w:t>
      </w:r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ждаемой министерством сельского хозяйства и перерабатывающей промы</w:t>
      </w:r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ш</w:t>
      </w:r>
      <w:r>
        <w:rPr>
          <w:rStyle w:val="Hyperlink"/>
          <w:rFonts w:ascii="Times New Roman" w:hAnsi="Times New Roman"/>
          <w:color w:val="auto"/>
          <w:sz w:val="28"/>
          <w:szCs w:val="28"/>
          <w:u w:val="none"/>
        </w:rPr>
        <w:t>ленности Краснодарского края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5A62">
        <w:rPr>
          <w:rFonts w:ascii="Times New Roman" w:hAnsi="Times New Roman"/>
          <w:sz w:val="28"/>
          <w:szCs w:val="28"/>
          <w:lang w:eastAsia="ru-RU"/>
        </w:rPr>
        <w:t xml:space="preserve">копии справок о стоимости выполненных работ и затрат по </w:t>
      </w:r>
      <w:hyperlink r:id="rId40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 xml:space="preserve">        №</w:t>
        </w:r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 КС-3</w:t>
        </w:r>
      </w:hyperlink>
      <w:r>
        <w:rPr>
          <w:rFonts w:ascii="Times New Roman" w:hAnsi="Times New Roman"/>
          <w:sz w:val="28"/>
          <w:szCs w:val="28"/>
          <w:lang w:eastAsia="ru-RU"/>
        </w:rPr>
        <w:t>**</w:t>
      </w:r>
      <w:r w:rsidRPr="00A95A62">
        <w:rPr>
          <w:rFonts w:ascii="Times New Roman" w:hAnsi="Times New Roman"/>
          <w:sz w:val="28"/>
          <w:szCs w:val="28"/>
          <w:lang w:eastAsia="ru-RU"/>
        </w:rPr>
        <w:t>, заверенные заемщик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A95A62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A95A62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5A62">
        <w:rPr>
          <w:rFonts w:ascii="Times New Roman" w:hAnsi="Times New Roman"/>
          <w:sz w:val="28"/>
          <w:szCs w:val="28"/>
          <w:lang w:eastAsia="ru-RU"/>
        </w:rPr>
        <w:t xml:space="preserve">копии актов о приемке-передаче здания (сооружения) по </w:t>
      </w:r>
      <w:hyperlink r:id="rId41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 xml:space="preserve">             №</w:t>
        </w:r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 ОС-1а</w:t>
        </w:r>
      </w:hyperlink>
      <w:r>
        <w:rPr>
          <w:rFonts w:ascii="Times New Roman" w:hAnsi="Times New Roman"/>
          <w:sz w:val="28"/>
          <w:szCs w:val="28"/>
          <w:lang w:eastAsia="ru-RU"/>
        </w:rPr>
        <w:t>**</w:t>
      </w:r>
      <w:r w:rsidRPr="00A95A62">
        <w:rPr>
          <w:rFonts w:ascii="Times New Roman" w:hAnsi="Times New Roman"/>
          <w:sz w:val="28"/>
          <w:szCs w:val="28"/>
          <w:lang w:eastAsia="ru-RU"/>
        </w:rPr>
        <w:t xml:space="preserve"> и (или) актов приема-сдачи реконструированных, модернизирова</w:t>
      </w:r>
      <w:r w:rsidRPr="00A95A62">
        <w:rPr>
          <w:rFonts w:ascii="Times New Roman" w:hAnsi="Times New Roman"/>
          <w:sz w:val="28"/>
          <w:szCs w:val="28"/>
          <w:lang w:eastAsia="ru-RU"/>
        </w:rPr>
        <w:t>н</w:t>
      </w:r>
      <w:r w:rsidRPr="00A95A62">
        <w:rPr>
          <w:rFonts w:ascii="Times New Roman" w:hAnsi="Times New Roman"/>
          <w:sz w:val="28"/>
          <w:szCs w:val="28"/>
          <w:lang w:eastAsia="ru-RU"/>
        </w:rPr>
        <w:t xml:space="preserve">ных объектов основных средств по </w:t>
      </w:r>
      <w:hyperlink r:id="rId42" w:history="1"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A95A62">
          <w:rPr>
            <w:rFonts w:ascii="Times New Roman" w:hAnsi="Times New Roman"/>
            <w:sz w:val="28"/>
            <w:szCs w:val="28"/>
            <w:lang w:eastAsia="ru-RU"/>
          </w:rPr>
          <w:t xml:space="preserve"> ОС-3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**, </w:t>
      </w:r>
      <w:r w:rsidRPr="00A95A62">
        <w:rPr>
          <w:rFonts w:ascii="Times New Roman" w:hAnsi="Times New Roman"/>
          <w:sz w:val="28"/>
          <w:szCs w:val="28"/>
          <w:lang w:eastAsia="ru-RU"/>
        </w:rPr>
        <w:t>заверенные заемщик</w:t>
      </w:r>
      <w:r>
        <w:rPr>
          <w:rFonts w:ascii="Times New Roman" w:hAnsi="Times New Roman"/>
          <w:sz w:val="28"/>
          <w:szCs w:val="28"/>
          <w:lang w:eastAsia="ru-RU"/>
        </w:rPr>
        <w:t>ом;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оплаты заемщиком строительных материалов дополнительно представляются следующие документы:</w:t>
      </w:r>
    </w:p>
    <w:p w:rsidR="00145BEA" w:rsidRPr="00D73CCE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CCE">
        <w:rPr>
          <w:rFonts w:ascii="Times New Roman" w:hAnsi="Times New Roman"/>
          <w:sz w:val="28"/>
          <w:szCs w:val="28"/>
          <w:lang w:eastAsia="ru-RU"/>
        </w:rPr>
        <w:t>копии договоров на поставку строительных материалов с приложением копий платежных поручений, подтверждающих оплату по договорам, накла</w:t>
      </w:r>
      <w:r w:rsidRPr="00D73CCE">
        <w:rPr>
          <w:rFonts w:ascii="Times New Roman" w:hAnsi="Times New Roman"/>
          <w:sz w:val="28"/>
          <w:szCs w:val="28"/>
          <w:lang w:eastAsia="ru-RU"/>
        </w:rPr>
        <w:t>д</w:t>
      </w:r>
      <w:r w:rsidRPr="00D73CCE">
        <w:rPr>
          <w:rFonts w:ascii="Times New Roman" w:hAnsi="Times New Roman"/>
          <w:sz w:val="28"/>
          <w:szCs w:val="28"/>
          <w:lang w:eastAsia="ru-RU"/>
        </w:rPr>
        <w:t>ных на получение заемщиком строительных материалов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A95A62">
        <w:rPr>
          <w:rFonts w:ascii="Times New Roman" w:hAnsi="Times New Roman"/>
          <w:sz w:val="28"/>
          <w:szCs w:val="28"/>
          <w:lang w:eastAsia="ru-RU"/>
        </w:rPr>
        <w:t>заверенные заемщ</w:t>
      </w:r>
      <w:r w:rsidRPr="00A95A62">
        <w:rPr>
          <w:rFonts w:ascii="Times New Roman" w:hAnsi="Times New Roman"/>
          <w:sz w:val="28"/>
          <w:szCs w:val="28"/>
          <w:lang w:eastAsia="ru-RU"/>
        </w:rPr>
        <w:t>и</w:t>
      </w:r>
      <w:r w:rsidRPr="00A95A62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D73CCE"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Pr="00D73CCE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3CCE">
        <w:rPr>
          <w:rFonts w:ascii="Times New Roman" w:hAnsi="Times New Roman"/>
          <w:sz w:val="28"/>
          <w:szCs w:val="28"/>
          <w:lang w:eastAsia="ru-RU"/>
        </w:rPr>
        <w:t xml:space="preserve">копии документов на передачу подрядчикам строительных материалов для включения их стоимости в </w:t>
      </w:r>
      <w:hyperlink r:id="rId43" w:history="1">
        <w:r w:rsidRPr="00D73CCE">
          <w:rPr>
            <w:rFonts w:ascii="Times New Roman" w:hAnsi="Times New Roman"/>
            <w:sz w:val="28"/>
            <w:szCs w:val="28"/>
            <w:lang w:eastAsia="ru-RU"/>
          </w:rPr>
          <w:t>форму</w:t>
        </w:r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D73CCE">
          <w:rPr>
            <w:rFonts w:ascii="Times New Roman" w:hAnsi="Times New Roman"/>
            <w:sz w:val="28"/>
            <w:szCs w:val="28"/>
            <w:lang w:eastAsia="ru-RU"/>
          </w:rPr>
          <w:t xml:space="preserve"> КС-3</w:t>
        </w:r>
      </w:hyperlink>
      <w:r>
        <w:rPr>
          <w:rFonts w:ascii="Times New Roman" w:hAnsi="Times New Roman"/>
          <w:sz w:val="28"/>
          <w:szCs w:val="28"/>
          <w:lang w:eastAsia="ru-RU"/>
        </w:rPr>
        <w:t>**,заверенные заемщиком.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проведения работ хозяйственным способом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приказов заемщика о назначении ответственных лиц </w:t>
      </w:r>
      <w:r w:rsidRPr="002D50FE">
        <w:rPr>
          <w:rFonts w:ascii="Times New Roman" w:hAnsi="Times New Roman"/>
          <w:sz w:val="28"/>
          <w:szCs w:val="28"/>
        </w:rPr>
        <w:t>при пров</w:t>
      </w:r>
      <w:r w:rsidRPr="002D50FE">
        <w:rPr>
          <w:rFonts w:ascii="Times New Roman" w:hAnsi="Times New Roman"/>
          <w:sz w:val="28"/>
          <w:szCs w:val="28"/>
        </w:rPr>
        <w:t>е</w:t>
      </w:r>
      <w:r w:rsidRPr="002D50FE">
        <w:rPr>
          <w:rFonts w:ascii="Times New Roman" w:hAnsi="Times New Roman"/>
          <w:sz w:val="28"/>
          <w:szCs w:val="28"/>
        </w:rPr>
        <w:t>дении работ хозяйственным способом, 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платежных поручений, подтверждающих оплату строительных материалов, работ и услуг юридических и физических лиц, </w:t>
      </w:r>
      <w:r w:rsidRPr="002D50FE">
        <w:rPr>
          <w:rFonts w:ascii="Times New Roman" w:hAnsi="Times New Roman"/>
          <w:sz w:val="28"/>
          <w:szCs w:val="28"/>
        </w:rPr>
        <w:t>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заемщ</w:t>
      </w:r>
      <w:r w:rsidRPr="002D50FE">
        <w:rPr>
          <w:rFonts w:ascii="Times New Roman" w:hAnsi="Times New Roman"/>
          <w:sz w:val="28"/>
          <w:szCs w:val="28"/>
        </w:rPr>
        <w:t>и</w:t>
      </w:r>
      <w:r w:rsidRPr="002D50FE">
        <w:rPr>
          <w:rFonts w:ascii="Times New Roman" w:hAnsi="Times New Roman"/>
          <w:sz w:val="28"/>
          <w:szCs w:val="28"/>
        </w:rPr>
        <w:t>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технологического об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рудования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технологического оборудования, </w:t>
      </w:r>
      <w:r w:rsidRPr="002D50FE">
        <w:rPr>
          <w:rFonts w:ascii="Times New Roman" w:hAnsi="Times New Roman"/>
          <w:sz w:val="28"/>
          <w:szCs w:val="28"/>
        </w:rPr>
        <w:t>заверенн</w:t>
      </w:r>
      <w:r>
        <w:rPr>
          <w:rFonts w:ascii="Times New Roman" w:hAnsi="Times New Roman"/>
          <w:sz w:val="28"/>
          <w:szCs w:val="28"/>
        </w:rPr>
        <w:t>ые</w:t>
      </w:r>
      <w:r w:rsidRPr="002D50FE">
        <w:rPr>
          <w:rFonts w:ascii="Times New Roman" w:hAnsi="Times New Roman"/>
          <w:sz w:val="28"/>
          <w:szCs w:val="28"/>
        </w:rPr>
        <w:t xml:space="preserve"> з</w:t>
      </w:r>
      <w:r w:rsidRPr="002D50FE">
        <w:rPr>
          <w:rFonts w:ascii="Times New Roman" w:hAnsi="Times New Roman"/>
          <w:sz w:val="28"/>
          <w:szCs w:val="28"/>
        </w:rPr>
        <w:t>а</w:t>
      </w:r>
      <w:r w:rsidRPr="002D50FE">
        <w:rPr>
          <w:rFonts w:ascii="Times New Roman" w:hAnsi="Times New Roman"/>
          <w:sz w:val="28"/>
          <w:szCs w:val="28"/>
        </w:rPr>
        <w:t>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E923D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E923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. По кредитным договорам (договорам займа), заключенным</w:t>
      </w:r>
    </w:p>
    <w:p w:rsidR="00145BEA" w:rsidRDefault="00145BEA" w:rsidP="00E923D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гражданами, </w:t>
      </w:r>
      <w:r>
        <w:rPr>
          <w:rFonts w:ascii="Times New Roman" w:hAnsi="Times New Roman"/>
          <w:sz w:val="28"/>
          <w:szCs w:val="28"/>
          <w:lang w:eastAsia="ru-RU"/>
        </w:rPr>
        <w:t xml:space="preserve">ведущими личное подсобное хозяйство 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13. По кредитам (займам) на срок до 2 лет на приобретение горюче-смазочных материалов, запасных частей и материалов для ремонта сельскох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зяйственной техники и животноводческих помещений, минеральных удобр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ний, средств защиты растений, кормов, ветеринарных препаратов и других м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териальных ресурсов для проведения сезонных работ, в том числе материалов для теплиц, молодняка сельскохозяйственных животных, а также на уплату страховых взносов при страховании сельскохозяйственной продукции: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купли-продажи, товарных чеков или накладных с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ложением копий платежных поручений, кассовых чеков или приходных касс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вых ордеров, подтверждающих оплату в розничной торговле или у индивид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альных предпринимателей,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купли-продажи с приложением копий расписок пр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давцов (поставщиков), которые являются физическими лицами,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 xml:space="preserve">щих получение денежных средств за наличный расчет,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договора страхования с приложением копий платежных поруч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ний, кассовых чеков или приходных кассовых ордеров, подтверждающих упл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ту страховых взносов,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14. По кредитам (займам), полученным на срок до 5 лет на приобретение сельскохозяйственной малогабаритной техники, тракторов мощностью до      100 лошадиных сил и агрегатируемых с ними сельскохозяйственных машин, грузоперевозящих автомобилей полной массой не более 3,5 тонны, приобрет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ние сельскохозяйственных животных, оборудования для животноводства и п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реработки сельскохозяйственной продукции, приобретение машин, установок и аппаратов дождевальных и поливных, насосных станций в соответствии с п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речнем, утверждаемым Министерством сельского хозяйства Российской Фед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рации: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купли-продажи, накладных или товарных чеков с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ложением копий платежных поручений, кассовых чеков или приходных касс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вых ордеров, подтверждающих оплату в организациях, в розничной торговле или у индивидуальных предпринимателей,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купли-продажи с приложением копий расписок пр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давцов (поставщиков), которые являются физическими лицами,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>щих получение денежных средств за наличный расчет,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паспортов транспортных средств с отметкой об их постановке на учет,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выписки из похозяйственных книг о движении сельскохозяйственных животных при их приобретении.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15. По кредитам (займам), полученным на срок до 5 лет на ремонт, 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конструкцию и строительство животноводческих помещений: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смета (сводка) затрат, составленная и подписанная заемщиком;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кассовых или товарных чеков на приобретенные материалы 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гласно смете (сводке) затрат,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на выполнение работ с приложением копий актов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емки выполненных работ и копий платежных поручений, кассовых чеков или приходных кассовых ордеров, подтверждающих оплату,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</w:t>
      </w:r>
      <w:r w:rsidRPr="00133156">
        <w:rPr>
          <w:rFonts w:ascii="Times New Roman" w:hAnsi="Times New Roman"/>
          <w:sz w:val="28"/>
          <w:szCs w:val="28"/>
        </w:rPr>
        <w:t>и</w:t>
      </w:r>
      <w:r w:rsidRPr="00133156">
        <w:rPr>
          <w:rFonts w:ascii="Times New Roman" w:hAnsi="Times New Roman"/>
          <w:sz w:val="28"/>
          <w:szCs w:val="28"/>
        </w:rPr>
        <w:t>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16. По кредитам (займам), полученным на срок до 5 лет на приобретение газового оборудования и подключение к газовым сетям: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накладных или товарных чеков с приложением копий платежных поручений, кассовых чеков или приходных кассовых ордеров,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>щих оплату газового оборудования, материалов,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актов выполненных работ с приложением копий платежных п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ручений, кассовых чеков или приходных кассовых ордеров, подтверждающих оплату выполненных работ при подключении к газовым сетям,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</w:t>
      </w:r>
      <w:r w:rsidRPr="00133156">
        <w:rPr>
          <w:rFonts w:ascii="Times New Roman" w:hAnsi="Times New Roman"/>
          <w:sz w:val="28"/>
          <w:szCs w:val="28"/>
        </w:rPr>
        <w:t>а</w:t>
      </w:r>
      <w:r w:rsidRPr="00133156">
        <w:rPr>
          <w:rFonts w:ascii="Times New Roman" w:hAnsi="Times New Roman"/>
          <w:sz w:val="28"/>
          <w:szCs w:val="28"/>
        </w:rPr>
        <w:t>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17. По кредитам (займам), полученным на срок до 5 лет на развитие 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правлений, связанных с развитием туризма в сельской местности (сельский 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ризм), включая развитие народных промыслов, торговли в сельской местности, а также с бытовым и социально-культурным обслуживанием сельского насел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ния, заготовкой и переработкой дикорастущих плодов, ягод, лекарственных растений и других пищевых и недревесных лесных ресурсов, в соответствии с перечнем, утверждаемым Министерством сельского хозяйства Российской Ф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дерации: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смета (сводка) затрат, составленная и подписанная заемщиком;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кассовых и (или) товарных чеков на приобретенные материалы согласно смете (сводке) затрат,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на выполнение работ (при подрядном и хозяйственном способе) с приложением актов приемки выполненных работ и платежных пор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чений, кассовых чеков или приходных кассовых ордеров,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 xml:space="preserve">лату выполненных работ,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(закупки) необходимого оборудования, матер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альных ресурсов, транспортных средств и инвентаря: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купли-продажи, накладных или товарных чеков с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ложением копий платежных поручений, кассовых чеков или приходных касс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вых ордеров (при приобретении в организациях, в розничной торговле или у индивидуальных предпринимателей),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паспортов транспортных средств с отметкой об их постановке на учет,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использования кредита (займа) на закупку дикорастущих пл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дов, ягод, лекарственных растений и других пищевых и недревесных лесных ресурсов (далее – дикоросы):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на приобретение дикоросов с приложением копии пл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тежных поручений на оплату приобретенных дикоросов при приобретении в организациях и у индивидуальных предпринимателей,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закупочных актов, оформленных в установленном порядке, или копии накладных и документов, подтверждающих оплату закупленных дикор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сов при приобретении у физических лиц,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D56CB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5BEA" w:rsidRDefault="00145BEA" w:rsidP="006113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. По кредитным договорам (договорам займа), заключенным</w:t>
      </w:r>
    </w:p>
    <w:p w:rsidR="00145BEA" w:rsidRDefault="00145BEA" w:rsidP="0061131A">
      <w:pPr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крестьянскими (фермерскими)</w:t>
      </w:r>
      <w:r>
        <w:rPr>
          <w:rFonts w:ascii="Times New Roman" w:hAnsi="Times New Roman"/>
          <w:sz w:val="28"/>
          <w:szCs w:val="28"/>
          <w:lang w:eastAsia="ru-RU"/>
        </w:rPr>
        <w:t xml:space="preserve"> хозяйствами</w:t>
      </w:r>
    </w:p>
    <w:p w:rsidR="00145BEA" w:rsidRDefault="00145BEA" w:rsidP="0061131A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>
        <w:rPr>
          <w:rFonts w:ascii="Times New Roman" w:hAnsi="Times New Roman"/>
          <w:sz w:val="28"/>
          <w:szCs w:val="28"/>
          <w:lang w:eastAsia="ru-RU"/>
        </w:rPr>
        <w:t>По кредитам (займам), полученным на срок до 2 лет на приобретение горюче-смазочных материалов, запасных частей и материалов для ремонта сельскохозяйственной техники и оборудования, минеральных удобрений, средств защиты растений, кормов, ветеринарных препаратов и других матер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альных ресурсов для проведения сезонных работ, приобретение молодняка сельскохозяйственных животных, а также на уплату страховых взносов при страховании сельскохозяйственной продукции: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поставки или выполненных работ с приложением к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пий накладных, платежных поручений, товарных чеков, кассовых чеков или приходных кассовых ордеров, подтверждающих оплату по договору в орган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зациях, в розничной торговле или у индивидуальных предпринимат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лей,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договора страхования с приложением копий платежных поруч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ний, подтверждающих уплату страховых взносов,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19. </w:t>
      </w:r>
      <w:r>
        <w:rPr>
          <w:rFonts w:ascii="Times New Roman" w:hAnsi="Times New Roman"/>
          <w:sz w:val="28"/>
          <w:szCs w:val="28"/>
          <w:lang w:eastAsia="ru-RU"/>
        </w:rPr>
        <w:t>По кредитам (займам), полученным на срок до 8 лет на приобретение сельскохозяйственной техники и оборудования, в том числе тракторов и агрег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тируемых с ними сельскохозяйственных машин, оборудования, используемого для животноводства, птицеводства, кормопроизводства, машин, установок и аппаратов дождевальных и поливных, насосных станций, оборудования для п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ревода грузовых автомобилей, тракторов и сельскохозяйственных машин на г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зомоторное топливо, хранение и переработку сельскохозяйственной продукции: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договоров поставки с приложением копий товарных накладных, платежных поручений, подтверждающих оплату по договору,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</w:t>
      </w:r>
      <w:r w:rsidRPr="00133156">
        <w:rPr>
          <w:rFonts w:ascii="Times New Roman" w:hAnsi="Times New Roman"/>
          <w:sz w:val="28"/>
          <w:szCs w:val="28"/>
        </w:rPr>
        <w:t>а</w:t>
      </w:r>
      <w:r w:rsidRPr="00133156">
        <w:rPr>
          <w:rFonts w:ascii="Times New Roman" w:hAnsi="Times New Roman"/>
          <w:sz w:val="28"/>
          <w:szCs w:val="28"/>
        </w:rPr>
        <w:t>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паспортов транспортных средств с отметкой об их постановке на учет,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техники и оборудования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по договору,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20. </w:t>
      </w:r>
      <w:r>
        <w:rPr>
          <w:rFonts w:ascii="Times New Roman" w:hAnsi="Times New Roman"/>
          <w:sz w:val="28"/>
          <w:szCs w:val="28"/>
          <w:lang w:eastAsia="ru-RU"/>
        </w:rPr>
        <w:t>По кредитам (займам), полученным на срок до 8 лет на приобретение племенных сельскохозяйственных животных, племенной продукции (матери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ла) (далее – продукция):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копия договора поставки с приложением копий платежных поручений, подтверждающих оплату по договору, актов приемки-передачи племенных сельскохозяйственных животных, племенной продукции (материала), </w:t>
      </w:r>
      <w:r w:rsidRPr="00133156">
        <w:rPr>
          <w:rFonts w:ascii="Times New Roman" w:hAnsi="Times New Roman"/>
          <w:sz w:val="28"/>
          <w:szCs w:val="28"/>
        </w:rPr>
        <w:t>завере</w:t>
      </w:r>
      <w:r w:rsidRPr="0013315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копий документов, подтверждающих племенную ценность продукции (племенных свидетельств, экспортных сертификатов, свидетельств о регистр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ции импортированного племенного животного),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племенных сельскох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зяйственных животных, племенной продукции (материала)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племенных сельскохозяйственных животных и племенной продукции (материала),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>
        <w:rPr>
          <w:rFonts w:ascii="Times New Roman" w:hAnsi="Times New Roman"/>
          <w:sz w:val="28"/>
          <w:szCs w:val="28"/>
          <w:lang w:eastAsia="ru-RU"/>
        </w:rPr>
        <w:t>По кредитам (займам), полученным на срок до 8 лет на строительс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во, реконструкцию и модернизацию хранилищ картофеля, овощей и фруктов, тепличных комплексов по производству плодоовощной продукции в закрытом грунте, животноводческих комплексов (ферм), объектов животноводства, ко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мопроизводства и объектов по переработке льна и льноволокна, строительство и реконструкцию прививочных комплексов для многолетних насаждений и з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кладку многолетних насаждений и виноградников, включая строительство и реконструкцию прививочных комплексов (далее – объекты):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копия титульного списка стройки объектов,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копия сводного  сметного расчета  на строительство, реконструкцию или модернизацию объектов,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поставки технологического оборудования, выполнения работ с приложением копий графика выполнения строительно-монтажных 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бот, актов приемки выполненных работ, платежных поручений,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>щих оплату по договору, включая авансовые платежи, строительных матери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лов и услуг сторонних организаций при проведении работ хозяйственным сп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собом, заверенные заемщиком (представляются по мере выполнения графика строительно-монтажных работ);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актов о приеме-передаче здания (</w:t>
      </w:r>
      <w:r w:rsidRPr="008E4DE5">
        <w:rPr>
          <w:rFonts w:ascii="Times New Roman" w:hAnsi="Times New Roman"/>
          <w:sz w:val="28"/>
          <w:szCs w:val="28"/>
          <w:lang w:eastAsia="ru-RU"/>
        </w:rPr>
        <w:t xml:space="preserve">сооружения) по </w:t>
      </w:r>
      <w:hyperlink r:id="rId44" w:history="1">
        <w:r w:rsidRPr="008E4DE5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Pr="008E4DE5">
          <w:rPr>
            <w:rFonts w:ascii="Times New Roman" w:hAnsi="Times New Roman"/>
            <w:sz w:val="28"/>
            <w:szCs w:val="28"/>
            <w:lang w:eastAsia="ru-RU"/>
          </w:rPr>
          <w:t xml:space="preserve"> ОС-1а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(представляются после окончания строительства).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>
        <w:rPr>
          <w:rFonts w:ascii="Times New Roman" w:hAnsi="Times New Roman"/>
          <w:sz w:val="28"/>
          <w:szCs w:val="28"/>
          <w:lang w:eastAsia="ru-RU"/>
        </w:rPr>
        <w:t>По кредитам (займам), полученным на срок до 8 лет на закладку многолетних насаждений и виноградников: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договора поставки посадочного материала и (или) материалов для установки шпалеры с приложением копий платежных поручений, подтве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 xml:space="preserve">ждающих оплату по договору,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актов приемки выполненных работ по посадке многолетних нас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ждений и виноградников,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посадочного материала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посадочного материала,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>
        <w:rPr>
          <w:rFonts w:ascii="Times New Roman" w:hAnsi="Times New Roman"/>
          <w:sz w:val="28"/>
          <w:szCs w:val="28"/>
          <w:lang w:eastAsia="ru-RU"/>
        </w:rPr>
        <w:t>По кредитам (займам), полученным на срок до 5 лет наразвитие 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правлений, связанных с развитием туризма в сельской местности (сельский 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ризм), включая развитие народных промыслов, торговли в сельской местности, а также с бытовым и социально-культурным обслуживанием сельского насел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ния, заготовкой и переработкой дикорастущих плодов, ягод, лекарственных растений и других пищевых и недревесных лесных ресурсов, в соответствии с перечнем, утверждаемым Министерством сельского хозяйства Российской Ф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дерации: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копия титульного списка стройки объектов,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копия сводного сметного расчета на строительство, реконструкцию и ремонт объектов,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поставки технологического оборудования, на выполн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ние работ, прочих работ (проектные работы, экспертиза, технический надзор) с приложением копий графика выполнения строительно-монтажных работ, актов приемки выполненных работ, платежных поручений, подтверждающих оплату по договору, включая авансовые платежи, строительных материалов и услуг сторонних организаций при проведении работ хозяйственным способом, зав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ренные заемщиком.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оборудования, матер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альных ресурсов, транспортных средств и инвентаря дополнительно предста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посадочного материала,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 (представляется</w:t>
      </w:r>
      <w:r>
        <w:rPr>
          <w:rFonts w:ascii="Times New Roman" w:hAnsi="Times New Roman"/>
          <w:sz w:val="28"/>
          <w:szCs w:val="28"/>
        </w:rPr>
        <w:t xml:space="preserve"> после офор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ления таможенной декларации </w:t>
      </w:r>
      <w:r w:rsidRPr="00D02640">
        <w:rPr>
          <w:rFonts w:ascii="Times New Roman" w:hAnsi="Times New Roman"/>
          <w:sz w:val="28"/>
          <w:szCs w:val="28"/>
        </w:rPr>
        <w:t xml:space="preserve">на товары </w:t>
      </w:r>
      <w:r>
        <w:rPr>
          <w:rFonts w:ascii="Times New Roman" w:hAnsi="Times New Roman"/>
          <w:sz w:val="28"/>
          <w:szCs w:val="28"/>
        </w:rPr>
        <w:t xml:space="preserve">в соответствии с договором), </w:t>
      </w:r>
      <w:r w:rsidRPr="00133156">
        <w:rPr>
          <w:rFonts w:ascii="Times New Roman" w:hAnsi="Times New Roman"/>
          <w:sz w:val="28"/>
          <w:szCs w:val="28"/>
        </w:rPr>
        <w:t>завере</w:t>
      </w:r>
      <w:r w:rsidRPr="0013315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(закупки) необходимого оборудования, матер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альных ресурсов, транспортных средств и инвентаря: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купли-продажи, накладных или товарных чеков с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ложением копий платежных поручений, кассовых чеков или приходных касс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вых ордеров (при приобретении в организациях, в розничной торговле или у индивидуальных предпринимателей),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паспортов транспортных средств с отметкой об их постановке на учет,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использования кредита (займа) на закупку дикорастущих пл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дов, ягод, лекарственных растений и других пищевых и недревесных лесных ресурсов (далее – дикоросы):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на приобретение дикоросов с приложением копии пл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тежных поручений на оплату приобретенных дикоросов при приобретении в организациях и у индивидуальных предпринимателей,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закупочных актов, оформленных в установленном порядке, или копии накладных и документов, подтверждающих оплату закупленных дикор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сов при приобретении у физических лиц,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. По кредитным договорам (договорам займа), заключенным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сельскохозяйственными потребительскими кооперативами</w:t>
      </w:r>
    </w:p>
    <w:p w:rsidR="00145BEA" w:rsidRDefault="00145BEA" w:rsidP="008E4DE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24. </w:t>
      </w:r>
      <w:r>
        <w:rPr>
          <w:rFonts w:ascii="Times New Roman" w:hAnsi="Times New Roman"/>
          <w:sz w:val="28"/>
          <w:szCs w:val="28"/>
          <w:lang w:eastAsia="ru-RU"/>
        </w:rPr>
        <w:t>По кредитам (займам), полученным на срок до 2 лет на приобретение запасных частей и материалов для ремонта сельскохозяйственной техники и оборудования, в том числе для поставки их членам кооператива, приобретение материальных ресурсов для проведения сезонных работ, молодняка сельскох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зяйственных животных, отечественного сельскохозяйственного сырья для пе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вичной и промышленной переработки (с 2013 года –  сельскохозяйственного сырья для первичной и промышленной переработки), на закупку сельскохозя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>
        <w:rPr>
          <w:rFonts w:ascii="Times New Roman" w:hAnsi="Times New Roman"/>
          <w:sz w:val="28"/>
          <w:szCs w:val="28"/>
          <w:lang w:eastAsia="ru-RU"/>
        </w:rPr>
        <w:t>ственной продукции, произведенной членами кооператива для ее дальнейшей реализации, а также на организационное обустройство кооператива и уплату страховых взносов при страховании сельскохозяйственной продукции: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или товарных накладных с приложением копий пл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тежных поручений, товарных чеков, кассовых чеков или приходных кассовых ордеров, подтверждающих оплату в организациях, в розничной торговле или у индивидуальных предпринимателей,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закупочных актов или копии накладных и расписок физических лиц, подтверждающих получение денежных средств за наличный расчет, </w:t>
      </w:r>
      <w:r w:rsidRPr="00133156">
        <w:rPr>
          <w:rFonts w:ascii="Times New Roman" w:hAnsi="Times New Roman"/>
          <w:sz w:val="28"/>
          <w:szCs w:val="28"/>
        </w:rPr>
        <w:t>зав</w:t>
      </w:r>
      <w:r w:rsidRPr="00133156">
        <w:rPr>
          <w:rFonts w:ascii="Times New Roman" w:hAnsi="Times New Roman"/>
          <w:sz w:val="28"/>
          <w:szCs w:val="28"/>
        </w:rPr>
        <w:t>е</w:t>
      </w:r>
      <w:r w:rsidRPr="00133156">
        <w:rPr>
          <w:rFonts w:ascii="Times New Roman" w:hAnsi="Times New Roman"/>
          <w:sz w:val="28"/>
          <w:szCs w:val="28"/>
        </w:rPr>
        <w:t>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страхования с приложением копий платежных поруч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ний, подтверждающих уплату страховых взносов,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25. </w:t>
      </w:r>
      <w:r>
        <w:rPr>
          <w:rFonts w:ascii="Times New Roman" w:hAnsi="Times New Roman"/>
          <w:sz w:val="28"/>
          <w:szCs w:val="28"/>
          <w:lang w:eastAsia="ru-RU"/>
        </w:rPr>
        <w:t>По кредитам (займам), полученным на срок до 8 лет на приобретение техники и оборудования (российского и зарубежного производства), в том чи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ле специализированного транспорта для перевозки комбикормов, инкубацио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ного яйца, цыплят, племенного молодняка и стад птиц, тракторов и агрегат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руемых с ними сельскохозяйственных машин, оборудования для животново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>ства, птицеводства, кормопроизводства, оборудования для перевода грузовых автомобилей, тракторов и сельскохозяйственных машин на газомоторное то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ливо,приобретение специализированного технологического оборудования, х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лодильного оборудования (далее – оборудование):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поставки оборудования с приложением копий товарно-транспортных накладных, счетов-фактур, платежных поручений, подтве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 xml:space="preserve">ждающих оплату по договору,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копии паспортов транспортных средств с отметкой об их постановке на учет,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техники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оборудования,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26. </w:t>
      </w:r>
      <w:r>
        <w:rPr>
          <w:rFonts w:ascii="Times New Roman" w:hAnsi="Times New Roman"/>
          <w:sz w:val="28"/>
          <w:szCs w:val="28"/>
          <w:lang w:eastAsia="ru-RU"/>
        </w:rPr>
        <w:t>По кредитам (займам), полученным на срок до 8 лет на приобретение сельскохозяйственных животных, племенной продукции (материала), в том числе для поставки их членам кооператива: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копия договора поставки, лизинга с приложением копий актов приемки-передачи сельскохозяйственных животных, племенной продукции (материала), платежных поручений, подтверждающих оплату по договору,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</w:t>
      </w:r>
      <w:r w:rsidRPr="00133156">
        <w:rPr>
          <w:rFonts w:ascii="Times New Roman" w:hAnsi="Times New Roman"/>
          <w:sz w:val="28"/>
          <w:szCs w:val="28"/>
        </w:rPr>
        <w:t>а</w:t>
      </w:r>
      <w:r w:rsidRPr="00133156">
        <w:rPr>
          <w:rFonts w:ascii="Times New Roman" w:hAnsi="Times New Roman"/>
          <w:sz w:val="28"/>
          <w:szCs w:val="28"/>
        </w:rPr>
        <w:t>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копий документов, подтверждающих племенную ценность продукции (племенных свидетельств, экспортных сертификатов, свидетельств о регистр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ции импортированного племенного животного),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сельскохозяйственных животных, племенной продукции (материала)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крытие аккредитива на оплату сельскохозяйственных животных, племенной продукции (материала),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27. </w:t>
      </w:r>
      <w:r>
        <w:rPr>
          <w:rFonts w:ascii="Times New Roman" w:hAnsi="Times New Roman"/>
          <w:sz w:val="28"/>
          <w:szCs w:val="28"/>
          <w:lang w:eastAsia="ru-RU"/>
        </w:rPr>
        <w:t>По кредитам (займам), полученным на срок до 8 лет на строительс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во, реконструкцию и модернизацию складских и производственных помещ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ний, хранилищ картофеля, овощей и фруктов, тепличных комплексов по прои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>
        <w:rPr>
          <w:rFonts w:ascii="Times New Roman" w:hAnsi="Times New Roman"/>
          <w:sz w:val="28"/>
          <w:szCs w:val="28"/>
          <w:lang w:eastAsia="ru-RU"/>
        </w:rPr>
        <w:t>водству плодоовощной продукции в закрытом грунте, объектов животноводс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ва, кормопроизводства и объектов по переработке льна и льноволокна, стро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тельство и реконструкцию сельскохозяйственных рынков, торговых площадок, пунктов по приемке, первичной переработке и хранению молока, мяса, плод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овощной и другой сельскохозяйственной продукции, строительство и реконс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рукцию прививочных комплексов для многолетних насаждений (далее – объе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>ты):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копия титульного списка стройки объектов,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копия сводного сметного расчета на строительство, реконструкцию или модернизацию объектов,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поставки технологического оборудования, выполнения работ с приложением копий графика выполнения строительно-монтажных р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бот, актов приемки выполненных работ, платежных поручений,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>щих оплату по договору, включая авансовые платежи, строительных матери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лов и услуг сторонних организаций при проведении работ хозяйственным сп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собом,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(представляются по мере выполнения графика строительно-монтажных работ);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407A">
        <w:rPr>
          <w:rFonts w:ascii="Times New Roman" w:hAnsi="Times New Roman"/>
          <w:sz w:val="28"/>
          <w:szCs w:val="28"/>
          <w:lang w:eastAsia="ru-RU"/>
        </w:rPr>
        <w:t xml:space="preserve">копии актов о приеме-передаче здания (сооружения) по </w:t>
      </w:r>
      <w:hyperlink r:id="rId45" w:history="1">
        <w:r w:rsidRPr="00FD407A">
          <w:rPr>
            <w:rFonts w:ascii="Times New Roman" w:hAnsi="Times New Roman"/>
            <w:sz w:val="28"/>
            <w:szCs w:val="28"/>
            <w:lang w:eastAsia="ru-RU"/>
          </w:rPr>
          <w:t xml:space="preserve">форме </w:t>
        </w:r>
        <w:r>
          <w:rPr>
            <w:rFonts w:ascii="Times New Roman" w:hAnsi="Times New Roman"/>
            <w:sz w:val="28"/>
            <w:szCs w:val="28"/>
            <w:lang w:eastAsia="ru-RU"/>
          </w:rPr>
          <w:t xml:space="preserve">              №</w:t>
        </w:r>
        <w:r w:rsidRPr="00FD407A">
          <w:rPr>
            <w:rFonts w:ascii="Times New Roman" w:hAnsi="Times New Roman"/>
            <w:sz w:val="28"/>
            <w:szCs w:val="28"/>
            <w:lang w:eastAsia="ru-RU"/>
          </w:rPr>
          <w:t xml:space="preserve"> ОС-1а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**,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 w:rsidRPr="00FD407A">
        <w:rPr>
          <w:rFonts w:ascii="Times New Roman" w:hAnsi="Times New Roman"/>
          <w:sz w:val="28"/>
          <w:szCs w:val="28"/>
          <w:lang w:eastAsia="ru-RU"/>
        </w:rPr>
        <w:t>(представляются после окончания стро</w:t>
      </w:r>
      <w:r w:rsidRPr="00FD407A">
        <w:rPr>
          <w:rFonts w:ascii="Times New Roman" w:hAnsi="Times New Roman"/>
          <w:sz w:val="28"/>
          <w:szCs w:val="28"/>
          <w:lang w:eastAsia="ru-RU"/>
        </w:rPr>
        <w:t>и</w:t>
      </w:r>
      <w:r w:rsidRPr="00FD407A">
        <w:rPr>
          <w:rFonts w:ascii="Times New Roman" w:hAnsi="Times New Roman"/>
          <w:sz w:val="28"/>
          <w:szCs w:val="28"/>
          <w:lang w:eastAsia="ru-RU"/>
        </w:rPr>
        <w:t>тельства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28. По кредитам (займам), полученным на срок до 8 лет на закладку многолетних насаждений и виноградников: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договора поставки посадочного материала и (или) материалов для установки шпалеры с приложением копий платежных поручений, подтве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 xml:space="preserve">ждающих оплату по договору,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актов приемки выполненных работ по посадке многолетних нас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ждений и виноградников,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посадочного материала дополнительно представляются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посадочного материала,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29.</w:t>
      </w:r>
      <w:r>
        <w:rPr>
          <w:rFonts w:ascii="Times New Roman" w:hAnsi="Times New Roman"/>
          <w:sz w:val="28"/>
          <w:szCs w:val="28"/>
          <w:lang w:eastAsia="ru-RU"/>
        </w:rPr>
        <w:t>По кредитам (займам), полученным на срок до 5 лет наразвитие 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правлений, связанных с развитием туризма в сельской местности (сельский 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ризм), включая развитие народных промыслов, торговли в сельской местности, а также с бытовым и социально-культурным обслуживанием сельского насел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ния, заготовкой и переработкой дикорастущих плодов, ягод, лекарственных растений и других пищевых и недревесных лесных ресурсов, в соответствии с перечнем, утверждаемым Министерством сельского хозяйства Российской Ф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дерации: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копия титульного списка стройки объектов,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копия сводного сметного расчета на строительство, реконструкцию и ремонт объектов,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поставки технологического оборудования, на выполн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ние работ, прочих работ (проектные работы, экспертиза, технический надзор) с приложением копий графика выполнения строительно-монтажных работ, актов приемки выполненных работ, платежных поручений, подтверждающих оплату по договору, включая авансовые платежи, строительных материалов и услуг сторонних организаций при проведении работ хозяйственным способом, зав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ренные заемщиком.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за иностранную валюту оборудования, матер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альных ресурсов, транспортных средств и инвентаря дополнительно предста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>ляются следующие документы: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платежных поручений и (или) документов, подтверждающих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крытие аккредитива на оплату посадочного материала,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документов, подтверждающих перевод иностранной валюты,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веренные российской кредитной организацией;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02640">
        <w:rPr>
          <w:rFonts w:ascii="Times New Roman" w:hAnsi="Times New Roman"/>
          <w:sz w:val="28"/>
          <w:szCs w:val="28"/>
        </w:rPr>
        <w:t>копия таможенной декларации на товары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ная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приобретения (закупки) необходимого оборудования, матер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альных ресурсов, транспортных средств и инвентаря: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купли-продажи, накладных или товарных чеков с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ложением копий платежных поручений, кассовых чеков или приходных касс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вых ордеров (при приобретении в организациях, в розничной торговле или у индивидуальных предпринимателей), 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паспортов транспортных средств с отметкой об их постановке на учет,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использования кредита (займа) на закупку дикорастущих пл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дов, ягод, лекарственных растений и других пищевых и недревесных лесных ресурсов (далее – дикоросы):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договоров на приобретение дикоросов с приложением копии пл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тежных поручений на оплату приобретенных дикоросов при приобретении в организациях и у индивидуальных предпринимателей,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копии закупочных актов, оформленных в установленном порядке, или копии накладных и документов, подтверждающих оплату закупленных дикор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сов при приобретении у физических лиц,</w:t>
      </w:r>
      <w:r w:rsidRPr="00133156">
        <w:rPr>
          <w:rFonts w:ascii="Times New Roman" w:hAnsi="Times New Roman"/>
          <w:sz w:val="28"/>
          <w:szCs w:val="28"/>
        </w:rPr>
        <w:t>заверен</w:t>
      </w:r>
      <w:r>
        <w:rPr>
          <w:rFonts w:ascii="Times New Roman" w:hAnsi="Times New Roman"/>
          <w:sz w:val="28"/>
          <w:szCs w:val="28"/>
        </w:rPr>
        <w:t>ные</w:t>
      </w:r>
      <w:r w:rsidRPr="00133156">
        <w:rPr>
          <w:rFonts w:ascii="Times New Roman" w:hAnsi="Times New Roman"/>
          <w:sz w:val="28"/>
          <w:szCs w:val="28"/>
        </w:rPr>
        <w:t xml:space="preserve"> заемщиком</w:t>
      </w:r>
      <w:r>
        <w:rPr>
          <w:rFonts w:ascii="Times New Roman" w:hAnsi="Times New Roman"/>
          <w:sz w:val="28"/>
          <w:szCs w:val="28"/>
        </w:rPr>
        <w:t>.</w:t>
      </w:r>
    </w:p>
    <w:p w:rsidR="00145BEA" w:rsidRDefault="00145BEA" w:rsidP="00F27C7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. По кредитным договорам (договорам займа), </w:t>
      </w:r>
    </w:p>
    <w:p w:rsidR="00145BEA" w:rsidRDefault="00145BEA" w:rsidP="006E25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полученным на рефинансирование</w:t>
      </w:r>
    </w:p>
    <w:p w:rsidR="00145BEA" w:rsidRDefault="00145BEA" w:rsidP="00EB2556">
      <w:pPr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/>
          <w:sz w:val="28"/>
          <w:szCs w:val="28"/>
        </w:rPr>
      </w:pPr>
    </w:p>
    <w:p w:rsidR="00145BEA" w:rsidRDefault="00145BEA" w:rsidP="006E2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 К</w:t>
      </w:r>
      <w:r w:rsidRPr="00133156">
        <w:rPr>
          <w:rFonts w:ascii="Times New Roman" w:hAnsi="Times New Roman"/>
          <w:sz w:val="28"/>
          <w:szCs w:val="28"/>
        </w:rPr>
        <w:t xml:space="preserve">опии документов, подтверждающих погашение ранее полученного кредита (займа), заверенные </w:t>
      </w:r>
      <w:r>
        <w:rPr>
          <w:rFonts w:ascii="Times New Roman" w:hAnsi="Times New Roman"/>
          <w:sz w:val="28"/>
          <w:szCs w:val="28"/>
        </w:rPr>
        <w:t xml:space="preserve">российской </w:t>
      </w:r>
      <w:r w:rsidRPr="00133156">
        <w:rPr>
          <w:rFonts w:ascii="Times New Roman" w:hAnsi="Times New Roman"/>
          <w:sz w:val="28"/>
          <w:szCs w:val="28"/>
        </w:rPr>
        <w:t xml:space="preserve">кредитной организацией. </w:t>
      </w:r>
    </w:p>
    <w:p w:rsidR="00145BEA" w:rsidRPr="00133156" w:rsidRDefault="00145BEA" w:rsidP="00EB255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E923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</w:t>
      </w:r>
    </w:p>
    <w:p w:rsidR="00145BEA" w:rsidRPr="00E923DE" w:rsidRDefault="00145BEA" w:rsidP="00E923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  <w:lang w:eastAsia="ru-RU"/>
        </w:rPr>
      </w:pPr>
      <w:r w:rsidRPr="00E923DE">
        <w:rPr>
          <w:rFonts w:ascii="Times New Roman" w:hAnsi="Times New Roman"/>
          <w:sz w:val="20"/>
          <w:szCs w:val="20"/>
          <w:lang w:eastAsia="ru-RU"/>
        </w:rPr>
        <w:t>* В случае получения кредита (займа) в иностранной валюте и использования его в рублях перечень документов, подтверждающих целевое использование кредита (займа), соответствует перечню документов, установленному для подтверждения целевого использования кредита (займа), полученного в рублях.</w:t>
      </w:r>
    </w:p>
    <w:p w:rsidR="00145BEA" w:rsidRPr="00E923DE" w:rsidRDefault="00145BEA" w:rsidP="00E923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**</w:t>
      </w:r>
      <w:r w:rsidRPr="00E923DE">
        <w:rPr>
          <w:rFonts w:ascii="Times New Roman" w:hAnsi="Times New Roman"/>
          <w:sz w:val="20"/>
          <w:szCs w:val="20"/>
          <w:lang w:eastAsia="ru-RU"/>
        </w:rPr>
        <w:t xml:space="preserve"> При расчете субсидий (подтверждение целевого использования) суммы согласно </w:t>
      </w:r>
      <w:hyperlink r:id="rId46" w:history="1">
        <w:r w:rsidRPr="00E923DE">
          <w:rPr>
            <w:rFonts w:ascii="Times New Roman" w:hAnsi="Times New Roman"/>
            <w:sz w:val="20"/>
            <w:szCs w:val="20"/>
            <w:lang w:eastAsia="ru-RU"/>
          </w:rPr>
          <w:t xml:space="preserve">формам </w:t>
        </w:r>
        <w:r>
          <w:rPr>
            <w:rFonts w:ascii="Times New Roman" w:hAnsi="Times New Roman"/>
            <w:sz w:val="20"/>
            <w:szCs w:val="20"/>
            <w:lang w:eastAsia="ru-RU"/>
          </w:rPr>
          <w:t>№</w:t>
        </w:r>
        <w:r w:rsidRPr="00E923DE">
          <w:rPr>
            <w:rFonts w:ascii="Times New Roman" w:hAnsi="Times New Roman"/>
            <w:sz w:val="20"/>
            <w:szCs w:val="20"/>
            <w:lang w:eastAsia="ru-RU"/>
          </w:rPr>
          <w:t xml:space="preserve"> ОС-1</w:t>
        </w:r>
      </w:hyperlink>
      <w:r w:rsidRPr="00E923D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47" w:history="1">
        <w:r w:rsidRPr="00E923DE">
          <w:rPr>
            <w:rFonts w:ascii="Times New Roman" w:hAnsi="Times New Roman"/>
            <w:sz w:val="20"/>
            <w:szCs w:val="20"/>
            <w:lang w:eastAsia="ru-RU"/>
          </w:rPr>
          <w:t>ОС-1а</w:t>
        </w:r>
      </w:hyperlink>
      <w:r w:rsidRPr="00E923D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48" w:history="1">
        <w:r w:rsidRPr="00E923DE">
          <w:rPr>
            <w:rFonts w:ascii="Times New Roman" w:hAnsi="Times New Roman"/>
            <w:sz w:val="20"/>
            <w:szCs w:val="20"/>
            <w:lang w:eastAsia="ru-RU"/>
          </w:rPr>
          <w:t>ОС-1б</w:t>
        </w:r>
      </w:hyperlink>
      <w:r w:rsidRPr="00E923D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49" w:history="1">
        <w:r w:rsidRPr="00E923DE">
          <w:rPr>
            <w:rFonts w:ascii="Times New Roman" w:hAnsi="Times New Roman"/>
            <w:sz w:val="20"/>
            <w:szCs w:val="20"/>
            <w:lang w:eastAsia="ru-RU"/>
          </w:rPr>
          <w:t>ОС-3</w:t>
        </w:r>
      </w:hyperlink>
      <w:r w:rsidRPr="00E923D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50" w:history="1">
        <w:r w:rsidRPr="00E923DE">
          <w:rPr>
            <w:rFonts w:ascii="Times New Roman" w:hAnsi="Times New Roman"/>
            <w:sz w:val="20"/>
            <w:szCs w:val="20"/>
            <w:lang w:eastAsia="ru-RU"/>
          </w:rPr>
          <w:t>ОС-15</w:t>
        </w:r>
      </w:hyperlink>
      <w:r w:rsidRPr="00E923D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51" w:history="1">
        <w:r w:rsidRPr="00E923DE">
          <w:rPr>
            <w:rFonts w:ascii="Times New Roman" w:hAnsi="Times New Roman"/>
            <w:sz w:val="20"/>
            <w:szCs w:val="20"/>
            <w:lang w:eastAsia="ru-RU"/>
          </w:rPr>
          <w:t>КС-2</w:t>
        </w:r>
      </w:hyperlink>
      <w:r w:rsidRPr="00E923D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52" w:history="1">
        <w:r w:rsidRPr="00E923DE">
          <w:rPr>
            <w:rFonts w:ascii="Times New Roman" w:hAnsi="Times New Roman"/>
            <w:sz w:val="20"/>
            <w:szCs w:val="20"/>
            <w:lang w:eastAsia="ru-RU"/>
          </w:rPr>
          <w:t>КС-3</w:t>
        </w:r>
      </w:hyperlink>
      <w:r w:rsidRPr="00E923DE">
        <w:rPr>
          <w:rFonts w:ascii="Times New Roman" w:hAnsi="Times New Roman"/>
          <w:sz w:val="20"/>
          <w:szCs w:val="20"/>
          <w:lang w:eastAsia="ru-RU"/>
        </w:rPr>
        <w:t xml:space="preserve">, </w:t>
      </w:r>
      <w:hyperlink r:id="rId53" w:history="1">
        <w:r w:rsidRPr="00E923DE">
          <w:rPr>
            <w:rFonts w:ascii="Times New Roman" w:hAnsi="Times New Roman"/>
            <w:sz w:val="20"/>
            <w:szCs w:val="20"/>
            <w:lang w:eastAsia="ru-RU"/>
          </w:rPr>
          <w:t>КС-11</w:t>
        </w:r>
      </w:hyperlink>
      <w:r w:rsidRPr="00E923DE">
        <w:rPr>
          <w:rFonts w:ascii="Times New Roman" w:hAnsi="Times New Roman"/>
          <w:sz w:val="20"/>
          <w:szCs w:val="20"/>
          <w:lang w:eastAsia="ru-RU"/>
        </w:rPr>
        <w:t xml:space="preserve"> принимаются к целевому использованию с учетом налога на добавленную стоимость.</w:t>
      </w:r>
    </w:p>
    <w:p w:rsidR="00145BEA" w:rsidRPr="00E923DE" w:rsidRDefault="00145BEA" w:rsidP="00E923DE">
      <w:pPr>
        <w:spacing w:after="0" w:line="240" w:lineRule="auto"/>
        <w:ind w:firstLine="851"/>
        <w:jc w:val="both"/>
        <w:rPr>
          <w:rFonts w:ascii="Times New Roman" w:hAnsi="Times New Roman"/>
          <w:sz w:val="20"/>
          <w:szCs w:val="20"/>
        </w:rPr>
      </w:pPr>
    </w:p>
    <w:p w:rsidR="00145BEA" w:rsidRDefault="00145BEA" w:rsidP="00EB3E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BEA" w:rsidRDefault="00145BEA" w:rsidP="00EB3E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45BEA" w:rsidSect="00E22A04">
      <w:headerReference w:type="default" r:id="rId5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BEA" w:rsidRDefault="00145BEA" w:rsidP="008814E2">
      <w:pPr>
        <w:spacing w:after="0" w:line="240" w:lineRule="auto"/>
      </w:pPr>
      <w:r>
        <w:separator/>
      </w:r>
    </w:p>
  </w:endnote>
  <w:endnote w:type="continuationSeparator" w:id="1">
    <w:p w:rsidR="00145BEA" w:rsidRDefault="00145BEA" w:rsidP="00881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BEA" w:rsidRDefault="00145BEA" w:rsidP="008814E2">
      <w:pPr>
        <w:spacing w:after="0" w:line="240" w:lineRule="auto"/>
      </w:pPr>
      <w:r>
        <w:separator/>
      </w:r>
    </w:p>
  </w:footnote>
  <w:footnote w:type="continuationSeparator" w:id="1">
    <w:p w:rsidR="00145BEA" w:rsidRDefault="00145BEA" w:rsidP="00881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BEA" w:rsidRPr="008814E2" w:rsidRDefault="00145BEA">
    <w:pPr>
      <w:pStyle w:val="Header"/>
      <w:jc w:val="center"/>
      <w:rPr>
        <w:sz w:val="28"/>
        <w:szCs w:val="28"/>
      </w:rPr>
    </w:pPr>
    <w:r w:rsidRPr="008814E2">
      <w:rPr>
        <w:sz w:val="28"/>
        <w:szCs w:val="28"/>
      </w:rPr>
      <w:fldChar w:fldCharType="begin"/>
    </w:r>
    <w:r w:rsidRPr="008814E2">
      <w:rPr>
        <w:sz w:val="28"/>
        <w:szCs w:val="28"/>
      </w:rPr>
      <w:instrText>PAGE   \* MERGEFORMAT</w:instrText>
    </w:r>
    <w:r w:rsidRPr="008814E2">
      <w:rPr>
        <w:sz w:val="28"/>
        <w:szCs w:val="28"/>
      </w:rPr>
      <w:fldChar w:fldCharType="separate"/>
    </w:r>
    <w:r>
      <w:rPr>
        <w:noProof/>
        <w:sz w:val="28"/>
        <w:szCs w:val="28"/>
      </w:rPr>
      <w:t>20</w:t>
    </w:r>
    <w:r w:rsidRPr="008814E2">
      <w:rPr>
        <w:sz w:val="28"/>
        <w:szCs w:val="28"/>
      </w:rPr>
      <w:fldChar w:fldCharType="end"/>
    </w:r>
  </w:p>
  <w:p w:rsidR="00145BEA" w:rsidRDefault="00145BE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B0"/>
    <w:multiLevelType w:val="hybridMultilevel"/>
    <w:tmpl w:val="1F183974"/>
    <w:lvl w:ilvl="0" w:tplc="7436DBEA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51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3156"/>
    <w:rsid w:val="000076B5"/>
    <w:rsid w:val="00031293"/>
    <w:rsid w:val="0009416D"/>
    <w:rsid w:val="000953B0"/>
    <w:rsid w:val="000B0172"/>
    <w:rsid w:val="000B19A7"/>
    <w:rsid w:val="000B1D64"/>
    <w:rsid w:val="000D0CCE"/>
    <w:rsid w:val="000E54D8"/>
    <w:rsid w:val="00133156"/>
    <w:rsid w:val="00144987"/>
    <w:rsid w:val="00145BEA"/>
    <w:rsid w:val="001575AF"/>
    <w:rsid w:val="00186FA1"/>
    <w:rsid w:val="00187AFC"/>
    <w:rsid w:val="001A05B7"/>
    <w:rsid w:val="001A43EE"/>
    <w:rsid w:val="001C63E6"/>
    <w:rsid w:val="0024199A"/>
    <w:rsid w:val="0024320E"/>
    <w:rsid w:val="00245480"/>
    <w:rsid w:val="002A53D2"/>
    <w:rsid w:val="002C5B72"/>
    <w:rsid w:val="002D37DF"/>
    <w:rsid w:val="002D50FE"/>
    <w:rsid w:val="00344A4E"/>
    <w:rsid w:val="00355231"/>
    <w:rsid w:val="00376909"/>
    <w:rsid w:val="003840F2"/>
    <w:rsid w:val="003B0324"/>
    <w:rsid w:val="00400D9E"/>
    <w:rsid w:val="00464515"/>
    <w:rsid w:val="004923B8"/>
    <w:rsid w:val="004A23C7"/>
    <w:rsid w:val="004B3F7E"/>
    <w:rsid w:val="004B6FF5"/>
    <w:rsid w:val="004C3A6C"/>
    <w:rsid w:val="004D18C8"/>
    <w:rsid w:val="005148E2"/>
    <w:rsid w:val="00520565"/>
    <w:rsid w:val="00555C63"/>
    <w:rsid w:val="00562554"/>
    <w:rsid w:val="00567049"/>
    <w:rsid w:val="0057140D"/>
    <w:rsid w:val="00572872"/>
    <w:rsid w:val="005734A9"/>
    <w:rsid w:val="00582D5D"/>
    <w:rsid w:val="005A394A"/>
    <w:rsid w:val="005D08DB"/>
    <w:rsid w:val="0061131A"/>
    <w:rsid w:val="00614A03"/>
    <w:rsid w:val="006711E0"/>
    <w:rsid w:val="00684C84"/>
    <w:rsid w:val="006B5D67"/>
    <w:rsid w:val="006E2574"/>
    <w:rsid w:val="006F0BDF"/>
    <w:rsid w:val="00720BE2"/>
    <w:rsid w:val="007359BA"/>
    <w:rsid w:val="00735B67"/>
    <w:rsid w:val="0074762A"/>
    <w:rsid w:val="00754900"/>
    <w:rsid w:val="00762BEF"/>
    <w:rsid w:val="00764D1D"/>
    <w:rsid w:val="007659CA"/>
    <w:rsid w:val="00784350"/>
    <w:rsid w:val="007A3307"/>
    <w:rsid w:val="007F158E"/>
    <w:rsid w:val="0080023D"/>
    <w:rsid w:val="008045A4"/>
    <w:rsid w:val="00816FE7"/>
    <w:rsid w:val="00823D7D"/>
    <w:rsid w:val="0083072F"/>
    <w:rsid w:val="008432BE"/>
    <w:rsid w:val="008506A6"/>
    <w:rsid w:val="00854E56"/>
    <w:rsid w:val="008814E2"/>
    <w:rsid w:val="00885A14"/>
    <w:rsid w:val="00887E51"/>
    <w:rsid w:val="008919E8"/>
    <w:rsid w:val="008C28A2"/>
    <w:rsid w:val="008E4DE5"/>
    <w:rsid w:val="008F0A30"/>
    <w:rsid w:val="0092010B"/>
    <w:rsid w:val="00933278"/>
    <w:rsid w:val="009456EF"/>
    <w:rsid w:val="009552DE"/>
    <w:rsid w:val="0096676A"/>
    <w:rsid w:val="0097692C"/>
    <w:rsid w:val="009A0B60"/>
    <w:rsid w:val="009A4874"/>
    <w:rsid w:val="009D21C7"/>
    <w:rsid w:val="009D3AE0"/>
    <w:rsid w:val="009E311E"/>
    <w:rsid w:val="00A24BDA"/>
    <w:rsid w:val="00A36F61"/>
    <w:rsid w:val="00A3746C"/>
    <w:rsid w:val="00A94439"/>
    <w:rsid w:val="00A95A62"/>
    <w:rsid w:val="00AC4B49"/>
    <w:rsid w:val="00AD026F"/>
    <w:rsid w:val="00AE2A01"/>
    <w:rsid w:val="00B001B2"/>
    <w:rsid w:val="00B44DDC"/>
    <w:rsid w:val="00BC09D3"/>
    <w:rsid w:val="00BC2A63"/>
    <w:rsid w:val="00BC2C64"/>
    <w:rsid w:val="00BD47AE"/>
    <w:rsid w:val="00BE32B0"/>
    <w:rsid w:val="00C14729"/>
    <w:rsid w:val="00C733CE"/>
    <w:rsid w:val="00C844E9"/>
    <w:rsid w:val="00C97D45"/>
    <w:rsid w:val="00CC23AD"/>
    <w:rsid w:val="00CC2D86"/>
    <w:rsid w:val="00CD737C"/>
    <w:rsid w:val="00CF13F9"/>
    <w:rsid w:val="00CF1D8E"/>
    <w:rsid w:val="00D0223E"/>
    <w:rsid w:val="00D02640"/>
    <w:rsid w:val="00D176AC"/>
    <w:rsid w:val="00D23723"/>
    <w:rsid w:val="00D56CB8"/>
    <w:rsid w:val="00D70EF9"/>
    <w:rsid w:val="00D73CCE"/>
    <w:rsid w:val="00D85CE1"/>
    <w:rsid w:val="00D86686"/>
    <w:rsid w:val="00D92CC1"/>
    <w:rsid w:val="00DB4B21"/>
    <w:rsid w:val="00DB5AE6"/>
    <w:rsid w:val="00DD042C"/>
    <w:rsid w:val="00E22A04"/>
    <w:rsid w:val="00E53B34"/>
    <w:rsid w:val="00E82CA1"/>
    <w:rsid w:val="00E923DE"/>
    <w:rsid w:val="00E9413F"/>
    <w:rsid w:val="00EA2C85"/>
    <w:rsid w:val="00EA5718"/>
    <w:rsid w:val="00EB2556"/>
    <w:rsid w:val="00EB3E7A"/>
    <w:rsid w:val="00F17696"/>
    <w:rsid w:val="00F20FAB"/>
    <w:rsid w:val="00F27C76"/>
    <w:rsid w:val="00F60446"/>
    <w:rsid w:val="00F60557"/>
    <w:rsid w:val="00FD407A"/>
    <w:rsid w:val="00FF1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3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331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1331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331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13315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3315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33156"/>
    <w:rPr>
      <w:rFonts w:ascii="Times New Roman" w:hAnsi="Times New Roman" w:cs="Times New Roman"/>
      <w:sz w:val="20"/>
      <w:lang w:eastAsia="ru-RU"/>
    </w:rPr>
  </w:style>
  <w:style w:type="paragraph" w:customStyle="1" w:styleId="1">
    <w:name w:val="Обычный1"/>
    <w:uiPriority w:val="99"/>
    <w:rsid w:val="00133156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paragraph" w:customStyle="1" w:styleId="ConsNormal">
    <w:name w:val="ConsNormal"/>
    <w:uiPriority w:val="99"/>
    <w:rsid w:val="00133156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3315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3156"/>
    <w:rPr>
      <w:rFonts w:ascii="Tahoma" w:hAnsi="Tahoma" w:cs="Times New Roman"/>
      <w:sz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133156"/>
    <w:rPr>
      <w:rFonts w:ascii="Arial" w:hAnsi="Arial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1331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uiPriority w:val="99"/>
    <w:qFormat/>
    <w:rsid w:val="00133156"/>
    <w:rPr>
      <w:lang w:eastAsia="en-US"/>
    </w:rPr>
  </w:style>
  <w:style w:type="paragraph" w:styleId="Footer">
    <w:name w:val="footer"/>
    <w:basedOn w:val="Normal"/>
    <w:link w:val="FooterChar"/>
    <w:uiPriority w:val="99"/>
    <w:rsid w:val="008814E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14E2"/>
    <w:rPr>
      <w:rFonts w:cs="Times New Roman"/>
      <w:lang w:eastAsia="en-US"/>
    </w:rPr>
  </w:style>
  <w:style w:type="paragraph" w:customStyle="1" w:styleId="a">
    <w:name w:val="обычный_ Знак Знак Знак Знак Знак Знак"/>
    <w:basedOn w:val="Normal"/>
    <w:uiPriority w:val="99"/>
    <w:rsid w:val="00D0264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C175F0AFA57B392728D8514D63B6B1EF16382FF8E9F1F63F43DC5407B71B32F0BC385B02964B6P80FF" TargetMode="External"/><Relationship Id="rId18" Type="http://schemas.openxmlformats.org/officeDocument/2006/relationships/hyperlink" Target="consultantplus://offline/ref=79094FCD787CAF6A68045C52C9B10D4AEF3E96EC03E5C2FD379D33B3C8742B5BE4D58DA59BC235S1aDJ" TargetMode="External"/><Relationship Id="rId26" Type="http://schemas.openxmlformats.org/officeDocument/2006/relationships/hyperlink" Target="consultantplus://offline/ref=79094FCD787CAF6A68045C52C9B10D4AEF3E96EC03E5C2FD379D33B3C8742B5BE4D58DA59BC23ES1a8J" TargetMode="External"/><Relationship Id="rId39" Type="http://schemas.openxmlformats.org/officeDocument/2006/relationships/hyperlink" Target="consultantplus://offline/ref=79094FCD787CAF6A6804425FDFDD5340EC34C8E005E992A16B9B64EC98727E1BA4D3D8E6DFCE3C1C5CA3E7SDa0J" TargetMode="External"/><Relationship Id="rId21" Type="http://schemas.openxmlformats.org/officeDocument/2006/relationships/hyperlink" Target="consultantplus://offline/ref=8144E2787F0DC8A2AF942E3B304654E776FD46DB153953043323B6400AADA125EAC15C760F7BB0g4nFJ" TargetMode="External"/><Relationship Id="rId34" Type="http://schemas.openxmlformats.org/officeDocument/2006/relationships/hyperlink" Target="consultantplus://offline/ref=84D7838DBD35FD9265860EE17EB10270B8E316FF77457D8D1DE86A61F4A4B11182EF0FFC48B919xCL6H" TargetMode="External"/><Relationship Id="rId42" Type="http://schemas.openxmlformats.org/officeDocument/2006/relationships/hyperlink" Target="consultantplus://offline/ref=79094FCD787CAF6A68045C52C9B10D4AEF3E96EC03E5C2FD379D33B3C8742B5BE4D58DA59BC235S1aDJ" TargetMode="External"/><Relationship Id="rId47" Type="http://schemas.openxmlformats.org/officeDocument/2006/relationships/hyperlink" Target="consultantplus://offline/ref=6EEEE6055C958F4C932F6A96FFC571211A9BFA65ED08AAE50746DBE4816B1407CDBDB035DB1F3EL072J" TargetMode="External"/><Relationship Id="rId50" Type="http://schemas.openxmlformats.org/officeDocument/2006/relationships/hyperlink" Target="consultantplus://offline/ref=6EEEE6055C958F4C932F6A96FFC571211A9BFA65ED08AAE50746DBE4816B1407CDBDB035DB1D3DL075J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84D7838DBD35FD9265860EE17EB10270B8E316FF77457D8D1DE86A61F4A4B11182EF0FFC48BB18xCL0H" TargetMode="External"/><Relationship Id="rId12" Type="http://schemas.openxmlformats.org/officeDocument/2006/relationships/hyperlink" Target="consultantplus://offline/ref=84D7838DBD35FD92658610EC68DD5C7ABBE948F371492DD141EE3D3EA4A2E451C2E95ABF0CB718C56F5C17x8L5H" TargetMode="External"/><Relationship Id="rId17" Type="http://schemas.openxmlformats.org/officeDocument/2006/relationships/hyperlink" Target="consultantplus://offline/ref=79094FCD787CAF6A68045C52C9B10D4AEF3E96EC03E5C2FD379D33B3C8742B5BE4D58DA59BC23ES1a8J" TargetMode="External"/><Relationship Id="rId25" Type="http://schemas.openxmlformats.org/officeDocument/2006/relationships/hyperlink" Target="consultantplus://offline/ref=79094FCD787CAF6A68045C52C9B10D4AE93995ED03E5C2FD379D33B3C8742B5BE4D58DA59BC138S1a8J" TargetMode="External"/><Relationship Id="rId33" Type="http://schemas.openxmlformats.org/officeDocument/2006/relationships/hyperlink" Target="consultantplus://offline/ref=84D7838DBD35FD92658610EC68DD5C7ABBE948F371492DD141EE3D3EA4A2E451C2E95ABF0CB718C56F5C17x8L5H" TargetMode="External"/><Relationship Id="rId38" Type="http://schemas.openxmlformats.org/officeDocument/2006/relationships/hyperlink" Target="consultantplus://offline/ref=79094FCD787CAF6A68045C52C9B10D4AE93995ED03E5C2FD379D33B3C8742B5BE4D58DA59BC23BS1a4J" TargetMode="External"/><Relationship Id="rId46" Type="http://schemas.openxmlformats.org/officeDocument/2006/relationships/hyperlink" Target="consultantplus://offline/ref=6EEEE6055C958F4C932F6A96FFC571211A9BFA65ED08AAE50746DBE4816B1407CDBDB035DB1F3CL073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9094FCD787CAF6A68045C52C9B10D4AE93995ED03E5C2FD379D33B3C8742B5BE4D58DA59BC138S1a8J" TargetMode="External"/><Relationship Id="rId20" Type="http://schemas.openxmlformats.org/officeDocument/2006/relationships/hyperlink" Target="consultantplus://offline/ref=79094FCD787CAF6A68045C52C9B10D4AE93995ED03E5C2FD379D33B3C8742B5BE4D58DA59BC138S1a8J" TargetMode="External"/><Relationship Id="rId29" Type="http://schemas.openxmlformats.org/officeDocument/2006/relationships/hyperlink" Target="consultantplus://offline/ref=BC175F0AFA57B392728D8514D63B6B1EF16382FF8E9F1F63F43DC5407B71B32F0BC385B02964B6P80FF" TargetMode="External"/><Relationship Id="rId41" Type="http://schemas.openxmlformats.org/officeDocument/2006/relationships/hyperlink" Target="consultantplus://offline/ref=79094FCD787CAF6A68045C52C9B10D4AEF3E96EC03E5C2FD379D33B3C8742B5BE4D58DA59BC23ES1a8J" TargetMode="External"/><Relationship Id="rId54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D7838DBD35FD9265860EE17EB10270B8E316FF77457D8D1DE86A61F4A4B11182EF0FFC48B919xCL6H" TargetMode="External"/><Relationship Id="rId24" Type="http://schemas.openxmlformats.org/officeDocument/2006/relationships/hyperlink" Target="consultantplus://offline/ref=79094FCD787CAF6A6804425FDFDD5340EC34C8E005E992A16B9B64EC98727E1BA4D3D8E6DFCE3C1C5CA3E7SDa0J" TargetMode="External"/><Relationship Id="rId32" Type="http://schemas.openxmlformats.org/officeDocument/2006/relationships/hyperlink" Target="consultantplus://offline/ref=84D7838DBD35FD9265860EE17EB10270B8E316FF77457D8D1DE86A61F4A4B11182EF0FFC48BB1CxCL1H" TargetMode="External"/><Relationship Id="rId37" Type="http://schemas.openxmlformats.org/officeDocument/2006/relationships/hyperlink" Target="consultantplus://offline/ref=79094FCD787CAF6A6804425FDFDD5340EC34C8E005E992A16B9B64EC98727E1BA4D3D8E6DFCE3C1C5CA3E7SDa0J" TargetMode="External"/><Relationship Id="rId40" Type="http://schemas.openxmlformats.org/officeDocument/2006/relationships/hyperlink" Target="consultantplus://offline/ref=79094FCD787CAF6A68045C52C9B10D4AE93995ED03E5C2FD379D33B3C8742B5BE4D58DA59BC138S1a8J" TargetMode="External"/><Relationship Id="rId45" Type="http://schemas.openxmlformats.org/officeDocument/2006/relationships/hyperlink" Target="consultantplus://offline/ref=246ABF020B0DF423C8D37D18447E86EB89340F6D61C0E3C3C872CCDFEA4D29214243744CA5C0CBi8n4K" TargetMode="External"/><Relationship Id="rId53" Type="http://schemas.openxmlformats.org/officeDocument/2006/relationships/hyperlink" Target="consultantplus://offline/ref=6EEEE6055C958F4C932F6A96FFC571211A9BFB62E608AAE50746DBE4816B1407CDBDB035D81D3DL07E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9094FCD787CAF6A6804425FDFDD5340EC34C8E005E992A16B9B64EC98727E1BA4D3D8E6DFCE3C1C5CA3E7SDa0J" TargetMode="External"/><Relationship Id="rId23" Type="http://schemas.openxmlformats.org/officeDocument/2006/relationships/hyperlink" Target="consultantplus://offline/ref=79094FCD787CAF6A68045C52C9B10D4AEF3E96EC03E5C2FD379D33B3C8742B5BE4D58DA59BC03DS1aFJ" TargetMode="External"/><Relationship Id="rId28" Type="http://schemas.openxmlformats.org/officeDocument/2006/relationships/hyperlink" Target="consultantplus://offline/ref=FCBF49959CDCA5C6A17579206E29E39705397E9C7134B448B51C9C4BD47AD6890BB889D447DDC2n0h5J" TargetMode="External"/><Relationship Id="rId36" Type="http://schemas.openxmlformats.org/officeDocument/2006/relationships/hyperlink" Target="consultantplus://offline/ref=79094FCD787CAF6A68045C52C9B10D4AEF3E96EC03E5C2FD379D33B3C8742B5BE4D58DA59BC03DS1aFJ" TargetMode="External"/><Relationship Id="rId49" Type="http://schemas.openxmlformats.org/officeDocument/2006/relationships/hyperlink" Target="consultantplus://offline/ref=6EEEE6055C958F4C932F6A96FFC571211A9BFA65ED08AAE50746DBE4816B1407CDBDB035DB1F35L077J" TargetMode="External"/><Relationship Id="rId10" Type="http://schemas.openxmlformats.org/officeDocument/2006/relationships/hyperlink" Target="consultantplus://offline/ref=84D7838DBD35FD92658610EC68DD5C7ABBE948F371492DD141EE3D3EA4A2E451C2E95ABF0CB718C56F5C17x8L5H" TargetMode="External"/><Relationship Id="rId19" Type="http://schemas.openxmlformats.org/officeDocument/2006/relationships/hyperlink" Target="consultantplus://offline/ref=FCBF49959CDCA5C6A17579206E29E39705397E9C7134B448B51C9C4BD47AD6890BB889D447DDC2n0h5J" TargetMode="External"/><Relationship Id="rId31" Type="http://schemas.openxmlformats.org/officeDocument/2006/relationships/hyperlink" Target="consultantplus://offline/ref=84D7838DBD35FD92658610EC68DD5C7ABBE948F371492DD141EE3D3EA4A2E451C2E95ABF0CB718C56F5C17x8L5H" TargetMode="External"/><Relationship Id="rId44" Type="http://schemas.openxmlformats.org/officeDocument/2006/relationships/hyperlink" Target="consultantplus://offline/ref=A9060EB7C3284D937D27403022D2E8F4FEC5489E233DC1BD8C82C0881658D5CDC02CC10376E894h2X6K" TargetMode="External"/><Relationship Id="rId52" Type="http://schemas.openxmlformats.org/officeDocument/2006/relationships/hyperlink" Target="consultantplus://offline/ref=6EEEE6055C958F4C932F6A96FFC571211C9CF964ED08AAE50746DBE4816B1407CDBDB035DB1C38L07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D7838DBD35FD9265860EE17EB10270B8E316FF77457D8D1DE86A61F4A4B11182EF0FFC48BB1CxCL1H" TargetMode="External"/><Relationship Id="rId14" Type="http://schemas.openxmlformats.org/officeDocument/2006/relationships/hyperlink" Target="consultantplus://offline/ref=79094FCD787CAF6A68045C52C9B10D4AEF3E96EC03E5C2FD379D33B3C8742B5BE4D58DA59BC03DS1aFJ" TargetMode="External"/><Relationship Id="rId22" Type="http://schemas.openxmlformats.org/officeDocument/2006/relationships/hyperlink" Target="consultantplus://offline/ref=8144E2787F0DC8A2AF942E3B304654E770FA44DD1E3953043323B6400AADA125EAC15C760C7AB5g4n3J" TargetMode="External"/><Relationship Id="rId27" Type="http://schemas.openxmlformats.org/officeDocument/2006/relationships/hyperlink" Target="consultantplus://offline/ref=79094FCD787CAF6A68045C52C9B10D4AEF3E96EC03E5C2FD379D33B3C8742B5BE4D58DA59BC235S1aDJ" TargetMode="External"/><Relationship Id="rId30" Type="http://schemas.openxmlformats.org/officeDocument/2006/relationships/hyperlink" Target="consultantplus://offline/ref=84D7838DBD35FD9265860EE17EB10270B8E316FF77457D8D1DE86A61F4A4B11182EF0FFC48BB18xCL0H" TargetMode="External"/><Relationship Id="rId35" Type="http://schemas.openxmlformats.org/officeDocument/2006/relationships/hyperlink" Target="consultantplus://offline/ref=84D7838DBD35FD92658610EC68DD5C7ABBE948F371492DD141EE3D3EA4A2E451C2E95ABF0CB718C56F5C17x8L5H" TargetMode="External"/><Relationship Id="rId43" Type="http://schemas.openxmlformats.org/officeDocument/2006/relationships/hyperlink" Target="consultantplus://offline/ref=FCBF49959CDCA5C6A17579206E29E39705397E9C7134B448B51C9C4BD47AD6890BB889D447DDC2n0h5J" TargetMode="External"/><Relationship Id="rId48" Type="http://schemas.openxmlformats.org/officeDocument/2006/relationships/hyperlink" Target="consultantplus://offline/ref=6EEEE6055C958F4C932F6A96FFC571211A9BFA65ED08AAE50746DBE4816B1407CDBDB035DB1F38L072J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84D7838DBD35FD92658610EC68DD5C7ABBE948F371492DD141EE3D3EA4A2E451C2E95ABF0CB718C56F5C17x8L5H" TargetMode="External"/><Relationship Id="rId51" Type="http://schemas.openxmlformats.org/officeDocument/2006/relationships/hyperlink" Target="consultantplus://offline/ref=6EEEE6055C958F4C932F6A96FFC571211C9CF964ED08AAE50746DBE4816B1407CDBDB035DB1F3BL07EJ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20</Pages>
  <Words>8159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Начальник отдела</dc:creator>
  <cp:keywords/>
  <dc:description/>
  <cp:lastModifiedBy>User</cp:lastModifiedBy>
  <cp:revision>3</cp:revision>
  <cp:lastPrinted>2013-04-18T06:14:00Z</cp:lastPrinted>
  <dcterms:created xsi:type="dcterms:W3CDTF">2013-04-19T06:22:00Z</dcterms:created>
  <dcterms:modified xsi:type="dcterms:W3CDTF">2013-04-19T06:33:00Z</dcterms:modified>
</cp:coreProperties>
</file>